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638783B9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00096/</w:t>
                              </w:r>
                              <w:r w:rsidR="00BE0C93">
                                <w:t>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61C4DEF6" w:rsidR="00662D09" w:rsidRPr="00123E79" w:rsidRDefault="009E448F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EndPr/>
                                <w:sdtContent>
                                  <w:r w:rsidR="00123E79" w:rsidRPr="00123E79">
                                    <w:t>Modernizacja Kanałów Punktu Napraw Pojazdów Szynowych w Dąbrowie Górniczej</w:t>
                                  </w:r>
                                </w:sdtContent>
                              </w:sdt>
                              <w:r w:rsidR="00A83D0B" w:rsidRPr="00123E79">
                                <w:t xml:space="preserve"> </w:t>
                              </w:r>
                            </w:p>
                            <w:p w14:paraId="28C26E18" w14:textId="2928EFF1" w:rsidR="00662D09" w:rsidRDefault="00662D09" w:rsidP="00123E79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123E79">
                                <w:t>Numer Postępowania zakupowego:</w:t>
                              </w:r>
                              <w:r w:rsidRPr="00123E79"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123E79" w:rsidRPr="00123E79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POST/HZ/EK/HZL/00025/2026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5E514C02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3A31AE">
                                <w:t xml:space="preserve">Warszawa, </w:t>
                              </w:r>
                              <w:r w:rsidR="003D3505">
                                <w:t>kwiecień</w:t>
                              </w:r>
                              <w:r w:rsidR="003A31AE" w:rsidRPr="003A31AE">
                                <w:t xml:space="preserve"> 2026</w:t>
                              </w:r>
                              <w:r w:rsidRPr="003A31AE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638783B9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00096/</w:t>
                        </w:r>
                        <w:r w:rsidR="00BE0C93">
                          <w:t>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61C4DEF6" w:rsidR="00662D09" w:rsidRPr="00123E79" w:rsidRDefault="009E448F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EndPr/>
                          <w:sdtContent>
                            <w:r w:rsidR="00123E79" w:rsidRPr="00123E79">
                              <w:t>Modernizacja Kanałów Punktu Napraw Pojazdów Szynowych w Dąbrowie Górniczej</w:t>
                            </w:r>
                          </w:sdtContent>
                        </w:sdt>
                        <w:r w:rsidR="00A83D0B" w:rsidRPr="00123E79">
                          <w:t xml:space="preserve"> </w:t>
                        </w:r>
                      </w:p>
                      <w:p w14:paraId="28C26E18" w14:textId="2928EFF1" w:rsidR="00662D09" w:rsidRDefault="00662D09" w:rsidP="00123E79">
                        <w:pPr>
                          <w:pStyle w:val="tekst"/>
                          <w:spacing w:before="720"/>
                          <w:jc w:val="center"/>
                        </w:pPr>
                        <w:r w:rsidRPr="00123E79">
                          <w:t>Numer Postępowania zakupowego:</w:t>
                        </w:r>
                        <w:r w:rsidRPr="00123E79"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r w:rsidR="00123E79" w:rsidRPr="00123E79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POST/HZ/EK/HZL/00025/2026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5E514C02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3A31AE">
                          <w:t xml:space="preserve">Warszawa, </w:t>
                        </w:r>
                        <w:r w:rsidR="003D3505">
                          <w:t>kwiecień</w:t>
                        </w:r>
                        <w:r w:rsidR="003A31AE" w:rsidRPr="003A31AE">
                          <w:t xml:space="preserve"> 2026</w:t>
                        </w:r>
                        <w:r w:rsidRPr="003A31AE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5776D7E7" w:rsidR="00847B49" w:rsidRPr="00847B49" w:rsidRDefault="009E448F" w:rsidP="00511096">
      <w:pPr>
        <w:pStyle w:val="tekst"/>
        <w:ind w:left="567"/>
      </w:pPr>
      <w:sdt>
        <w:sdtPr>
          <w:rPr>
            <w:rFonts w:cstheme="minorHAnsi"/>
            <w:b/>
            <w:kern w:val="20"/>
            <w:lang w:eastAsia="zh-CN"/>
          </w:rPr>
          <w:alias w:val="WSKAŻ ZAMAWIAJĄCEGO"/>
          <w:tag w:val=""/>
          <w:id w:val="-645818489"/>
          <w:placeholder>
            <w:docPart w:val="09319B1EDB0F47FDBE416EF0702EB58E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9B3FA6">
            <w:rPr>
              <w:rFonts w:cstheme="minorHAnsi"/>
              <w:b/>
              <w:kern w:val="20"/>
              <w:lang w:eastAsia="zh-CN"/>
            </w:rPr>
            <w:t>PGE ENERGETYKA KOLEJOWA S.A.</w:t>
          </w:r>
        </w:sdtContent>
      </w:sdt>
      <w:r w:rsidR="00123E79">
        <w:rPr>
          <w:rFonts w:cstheme="minorHAnsi"/>
          <w:b/>
          <w:kern w:val="20"/>
          <w:lang w:eastAsia="zh-CN"/>
        </w:rPr>
        <w:t xml:space="preserve">, </w:t>
      </w:r>
      <w:r w:rsidR="00123E79" w:rsidRPr="006C2AFD">
        <w:rPr>
          <w:rFonts w:cstheme="minorHAnsi"/>
          <w:lang w:eastAsia="zh-CN"/>
        </w:rPr>
        <w:t xml:space="preserve">ul. </w:t>
      </w:r>
      <w:r w:rsidR="00123E79" w:rsidRPr="00716B59">
        <w:rPr>
          <w:rFonts w:cstheme="minorHAnsi"/>
          <w:lang w:eastAsia="zh-CN"/>
        </w:rPr>
        <w:t>Hoża 63/67</w:t>
      </w:r>
      <w:r w:rsidR="00123E79" w:rsidRPr="006C2AFD">
        <w:rPr>
          <w:rFonts w:cstheme="minorHAnsi"/>
          <w:lang w:eastAsia="zh-CN"/>
        </w:rPr>
        <w:t xml:space="preserve">, </w:t>
      </w:r>
      <w:r w:rsidR="00123E79" w:rsidRPr="001444F1">
        <w:rPr>
          <w:rFonts w:cstheme="minorHAnsi"/>
          <w:iCs/>
          <w:lang w:eastAsia="zh-CN"/>
        </w:rPr>
        <w:t>00-681 Warszawa</w:t>
      </w:r>
      <w:r w:rsidR="00123E79" w:rsidRPr="006C2AFD">
        <w:rPr>
          <w:rFonts w:cstheme="minorHAnsi"/>
          <w:kern w:val="20"/>
          <w:lang w:eastAsia="zh-CN"/>
        </w:rPr>
        <w:t>,</w:t>
      </w:r>
      <w:r w:rsidR="00123E79" w:rsidRPr="00E6014D">
        <w:rPr>
          <w:rFonts w:cstheme="minorHAnsi"/>
          <w:kern w:val="20"/>
          <w:lang w:eastAsia="zh-CN"/>
        </w:rPr>
        <w:t xml:space="preserve"> wpisana do Rejestru Przedsiębiorców Krajowego Rejestru Sądowego prowadzonego przez Sąd Rejonowy </w:t>
      </w:r>
      <w:r w:rsidR="00123E79" w:rsidRPr="00386F76">
        <w:rPr>
          <w:rFonts w:cstheme="minorHAnsi"/>
          <w:iCs/>
          <w:lang w:eastAsia="zh-CN"/>
        </w:rPr>
        <w:t>dla</w:t>
      </w:r>
      <w:r w:rsidR="00123E79" w:rsidRPr="00A668D6">
        <w:rPr>
          <w:rFonts w:cstheme="minorHAnsi"/>
          <w:iCs/>
          <w:lang w:eastAsia="zh-CN"/>
        </w:rPr>
        <w:t xml:space="preserve"> m.st. Warszawy w Warszawie</w:t>
      </w:r>
      <w:r w:rsidR="00123E79" w:rsidRPr="00E6014D">
        <w:rPr>
          <w:rFonts w:cstheme="minorHAnsi"/>
          <w:lang w:eastAsia="zh-CN"/>
        </w:rPr>
        <w:t xml:space="preserve">, pod numerem KRS: </w:t>
      </w:r>
      <w:r w:rsidR="00123E79" w:rsidRPr="00F157DF">
        <w:rPr>
          <w:rFonts w:cstheme="minorHAnsi"/>
          <w:lang w:eastAsia="zh-CN"/>
        </w:rPr>
        <w:t>0000322634</w:t>
      </w:r>
      <w:r w:rsidR="00123E79" w:rsidRPr="00E6014D">
        <w:rPr>
          <w:rFonts w:cstheme="minorHAnsi"/>
          <w:kern w:val="20"/>
          <w:lang w:eastAsia="zh-CN"/>
        </w:rPr>
        <w:t xml:space="preserve">, NIP: </w:t>
      </w:r>
      <w:r w:rsidR="00123E79" w:rsidRPr="00497F26">
        <w:rPr>
          <w:rFonts w:cstheme="minorHAnsi"/>
          <w:lang w:eastAsia="zh-CN"/>
        </w:rPr>
        <w:t>526</w:t>
      </w:r>
      <w:r w:rsidR="00123E79">
        <w:rPr>
          <w:rFonts w:cstheme="minorHAnsi"/>
          <w:lang w:eastAsia="zh-CN"/>
        </w:rPr>
        <w:t>-</w:t>
      </w:r>
      <w:r w:rsidR="00123E79" w:rsidRPr="00497F26">
        <w:rPr>
          <w:rFonts w:cstheme="minorHAnsi"/>
          <w:lang w:eastAsia="zh-CN"/>
        </w:rPr>
        <w:t>25</w:t>
      </w:r>
      <w:r w:rsidR="00123E79">
        <w:rPr>
          <w:rFonts w:cstheme="minorHAnsi"/>
          <w:lang w:eastAsia="zh-CN"/>
        </w:rPr>
        <w:t>-</w:t>
      </w:r>
      <w:r w:rsidR="00123E79" w:rsidRPr="00497F26">
        <w:rPr>
          <w:rFonts w:cstheme="minorHAnsi"/>
          <w:lang w:eastAsia="zh-CN"/>
        </w:rPr>
        <w:t>42</w:t>
      </w:r>
      <w:r w:rsidR="00123E79">
        <w:rPr>
          <w:rFonts w:cstheme="minorHAnsi"/>
          <w:lang w:eastAsia="zh-CN"/>
        </w:rPr>
        <w:t>-</w:t>
      </w:r>
      <w:r w:rsidR="00123E79" w:rsidRPr="00497F26">
        <w:rPr>
          <w:rFonts w:cstheme="minorHAnsi"/>
          <w:lang w:eastAsia="zh-CN"/>
        </w:rPr>
        <w:t>704</w:t>
      </w:r>
      <w:r w:rsidR="00123E79" w:rsidRPr="00E6014D">
        <w:rPr>
          <w:rFonts w:cstheme="minorHAnsi"/>
          <w:kern w:val="20"/>
          <w:lang w:eastAsia="zh-CN"/>
        </w:rPr>
        <w:t xml:space="preserve">, REGON </w:t>
      </w:r>
      <w:r w:rsidR="00123E79" w:rsidRPr="00C454C8">
        <w:rPr>
          <w:rFonts w:cstheme="minorHAnsi"/>
          <w:kern w:val="20"/>
          <w:lang w:eastAsia="zh-CN"/>
        </w:rPr>
        <w:t>017301607</w:t>
      </w:r>
      <w:r w:rsidR="00123E79" w:rsidRPr="00E6014D">
        <w:rPr>
          <w:rFonts w:cstheme="minorHAnsi"/>
          <w:kern w:val="20"/>
          <w:lang w:eastAsia="zh-CN"/>
        </w:rPr>
        <w:t xml:space="preserve"> kapitał zakładowy: </w:t>
      </w:r>
      <w:r w:rsidR="00123E79" w:rsidRPr="004F1834">
        <w:rPr>
          <w:rFonts w:cstheme="minorHAnsi"/>
          <w:lang w:eastAsia="zh-CN"/>
        </w:rPr>
        <w:t>844 885 320,00</w:t>
      </w:r>
      <w:r w:rsidR="00123E79" w:rsidRPr="00E6014D">
        <w:rPr>
          <w:rFonts w:cstheme="minorHAnsi"/>
          <w:kern w:val="20"/>
          <w:lang w:eastAsia="zh-CN"/>
        </w:rPr>
        <w:t xml:space="preserve"> zł (kapitał wpłacony w całości)</w:t>
      </w:r>
      <w:r w:rsidR="00123E79">
        <w:rPr>
          <w:rFonts w:cstheme="minorHAnsi"/>
          <w:b/>
          <w:kern w:val="20"/>
          <w:lang w:eastAsia="zh-CN"/>
        </w:rPr>
        <w:t>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9E448F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14BBA0BF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BE0C93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780AFA36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Projekt Umowy</w:t>
      </w:r>
      <w:r w:rsidRPr="0057449F">
        <w:rPr>
          <w:color w:val="auto"/>
        </w:rPr>
        <w:t xml:space="preserve"> – dokument (wraz z załącznikami) stanowiący </w:t>
      </w:r>
      <w:r w:rsidRPr="0057449F">
        <w:rPr>
          <w:b/>
          <w:color w:val="auto"/>
        </w:rPr>
        <w:t>Załącznik nr 5 do SWZ</w:t>
      </w:r>
      <w:r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lastRenderedPageBreak/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10D13AE4" w:rsidR="001648DA" w:rsidRPr="00510B34" w:rsidRDefault="00410444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F57DFF">
        <w:t xml:space="preserve">Przedmiotowe Postępowanie będzie prowadzone w tzw. </w:t>
      </w:r>
      <w:r w:rsidRPr="00F57DFF">
        <w:rPr>
          <w:b/>
          <w:bCs/>
        </w:rPr>
        <w:t>procedurze odwróconej</w:t>
      </w:r>
      <w:r w:rsidRPr="00F57DFF">
        <w:t>. Zamawiający najpierw dokona oceny Ofert, a następnie zbada czy Wykonawca, którego Oferta została oceniona jako najkorzystniejsza, nie podlega wykluczeniu oraz spełnia warunki udziału w Postępowaniu zakupowym</w:t>
      </w:r>
      <w:r w:rsidR="001648DA" w:rsidRPr="00510B34">
        <w:t>.</w:t>
      </w:r>
    </w:p>
    <w:p w14:paraId="6227DB14" w14:textId="52597420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negocjacji handlowych z Wykonawcami, których Oferty nie podlegają odrzuceniu. Szczegóły dotyczące aukcji elektronicznej zostały podane w pkt </w:t>
      </w:r>
      <w:r w:rsidR="0087690D">
        <w:t>14</w:t>
      </w:r>
      <w:r>
        <w:t xml:space="preserve"> SWZ.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732F1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</w:t>
      </w:r>
      <w:r w:rsidRPr="00B732F1">
        <w:t>Postępowania podając następujące informacje:</w:t>
      </w:r>
    </w:p>
    <w:p w14:paraId="20FC7E28" w14:textId="0F8B6050" w:rsidR="006E100D" w:rsidRPr="00B732F1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B732F1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A71EEBF" w:rsidR="006E100D" w:rsidRPr="00B732F1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B732F1">
        <w:t xml:space="preserve">zaoferowane przez tego Wykonawcę ceny i warunki realizacji </w:t>
      </w:r>
      <w:r w:rsidR="005714BD" w:rsidRPr="00B732F1">
        <w:t>Z</w:t>
      </w:r>
      <w:r w:rsidRPr="00B732F1">
        <w:t xml:space="preserve">amówienia w ramach </w:t>
      </w:r>
      <w:proofErr w:type="spellStart"/>
      <w:r w:rsidRPr="00B732F1">
        <w:t>pozacenowych</w:t>
      </w:r>
      <w:proofErr w:type="spellEnd"/>
      <w:r w:rsidRPr="00B732F1">
        <w:t xml:space="preserve"> kryteriów oceny </w:t>
      </w:r>
      <w:r w:rsidR="005714BD" w:rsidRPr="00B732F1">
        <w:t>O</w:t>
      </w:r>
      <w:r w:rsidRPr="00B732F1">
        <w:t xml:space="preserve">fert, </w:t>
      </w:r>
    </w:p>
    <w:p w14:paraId="0CA4C712" w14:textId="2745C214" w:rsidR="006E100D" w:rsidRPr="00B732F1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B732F1">
        <w:t>punkty przyznane w każdym kryterium oceny Ofert, jaką otrzymała Oferta uznana jako najkorzystniejsza w przedmiotowym Postępowaniu.</w:t>
      </w:r>
    </w:p>
    <w:p w14:paraId="2875A46E" w14:textId="47319ADC" w:rsidR="006E100D" w:rsidRPr="00B732F1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B732F1">
        <w:lastRenderedPageBreak/>
        <w:t xml:space="preserve">Zamawiający </w:t>
      </w:r>
      <w:r w:rsidRPr="00B732F1">
        <w:rPr>
          <w:b/>
        </w:rPr>
        <w:t>dopuszcza</w:t>
      </w:r>
      <w:r w:rsidRPr="00B732F1">
        <w:t xml:space="preserve"> udziału w Postępowaniu Wykonawców wspólnie </w:t>
      </w:r>
      <w:r w:rsidR="00291AF2" w:rsidRPr="00B732F1">
        <w:t>ubiegających się o Zamówienie (k</w:t>
      </w:r>
      <w:r w:rsidRPr="00B732F1">
        <w:t>onsorcjum).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B732F1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B732F1">
        <w:t>Wykonawcy wchodzący w skład k</w:t>
      </w:r>
      <w:r w:rsidR="006E100D" w:rsidRPr="00B732F1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339C90F7" w:rsidR="00BB6DE8" w:rsidRPr="00B732F1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B732F1">
        <w:t>Wykonawcy wspólnie ubiegający się o udzielenie Zamówienia powinni ustanowić pełnomocnika do reprezentowania ich w Postępowaniu albo reprezentowania w</w:t>
      </w:r>
      <w:r w:rsidR="00D22790" w:rsidRPr="00B732F1">
        <w:t> </w:t>
      </w:r>
      <w:r w:rsidRPr="00B732F1">
        <w:t xml:space="preserve">Postępowaniu i do zawarcia </w:t>
      </w:r>
      <w:r w:rsidR="005714BD" w:rsidRPr="00B732F1">
        <w:t>U</w:t>
      </w:r>
      <w:r w:rsidRPr="00B732F1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B732F1">
        <w:t> </w:t>
      </w:r>
      <w:r w:rsidRPr="00B732F1">
        <w:t>udzielenie Zamówienia. Pełnomocnictwo należy załączyć do Oferty w formie oryginału lub kopii.</w:t>
      </w:r>
    </w:p>
    <w:p w14:paraId="7EFC2E9C" w14:textId="77777777" w:rsidR="00BB6DE8" w:rsidRPr="00B732F1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B732F1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B732F1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B732F1">
        <w:t>Oferta musi być podpisana w taki sposób, by prawnie zobowiązywała wszystkich Wykonawców wspólnie ubiegających się o Zamówienie.</w:t>
      </w:r>
    </w:p>
    <w:p w14:paraId="209D578F" w14:textId="37D36FB0" w:rsidR="006E100D" w:rsidRPr="00B732F1" w:rsidRDefault="006E100D" w:rsidP="001E33AB">
      <w:pPr>
        <w:pStyle w:val="Akapitzlist"/>
        <w:numPr>
          <w:ilvl w:val="2"/>
          <w:numId w:val="15"/>
        </w:numPr>
        <w:ind w:left="1276"/>
        <w:jc w:val="both"/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B732F1">
        <w:t xml:space="preserve">Zamawiający </w:t>
      </w:r>
      <w:r w:rsidRPr="00B732F1">
        <w:rPr>
          <w:b/>
        </w:rPr>
        <w:t>dopuszcza</w:t>
      </w:r>
      <w:r w:rsidRPr="00B732F1">
        <w:t xml:space="preserve"> wykonywanie przedmiotu Zamówienia przez podwykonawców.</w:t>
      </w:r>
      <w:bookmarkEnd w:id="18"/>
    </w:p>
    <w:p w14:paraId="31038B5A" w14:textId="60A05595" w:rsidR="006E100D" w:rsidRPr="00B732F1" w:rsidRDefault="006E100D" w:rsidP="0081218C">
      <w:pPr>
        <w:ind w:left="1276"/>
        <w:jc w:val="both"/>
        <w:rPr>
          <w:iCs/>
        </w:rPr>
      </w:pPr>
      <w:r w:rsidRPr="00B732F1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B732F1">
        <w:rPr>
          <w:iCs/>
        </w:rPr>
        <w:t>.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073275EF" w14:textId="727410B8" w:rsidR="004031AA" w:rsidRDefault="000A5639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>
        <w:t>N</w:t>
      </w:r>
      <w:r w:rsidR="004A350E" w:rsidRPr="000A5639">
        <w:t>ie dotyczy</w:t>
      </w:r>
      <w:r w:rsidR="00C41F43" w:rsidRPr="000A5639">
        <w:t>.</w:t>
      </w:r>
    </w:p>
    <w:p w14:paraId="6D4150D8" w14:textId="77777777" w:rsidR="002C2C7A" w:rsidRDefault="00FE1946" w:rsidP="000A5639">
      <w:pPr>
        <w:pStyle w:val="Nagwek3"/>
        <w:keepNext w:val="0"/>
        <w:keepLines w:val="0"/>
        <w:numPr>
          <w:ilvl w:val="2"/>
          <w:numId w:val="20"/>
        </w:numPr>
        <w:ind w:left="1276" w:hanging="709"/>
        <w:rPr>
          <w:rStyle w:val="wyrnienie"/>
          <w:b w:val="0"/>
        </w:rPr>
      </w:pPr>
      <w:r w:rsidRPr="00FE1946">
        <w:rPr>
          <w:rStyle w:val="wyrnienie"/>
          <w:b w:val="0"/>
        </w:rPr>
        <w:t xml:space="preserve">Wszelkie informacje uzyskane przez </w:t>
      </w:r>
      <w:r w:rsidR="00E72267">
        <w:rPr>
          <w:rStyle w:val="wyrnienie"/>
          <w:b w:val="0"/>
        </w:rPr>
        <w:t>s</w:t>
      </w:r>
      <w:r w:rsidRPr="00FE1946">
        <w:rPr>
          <w:rStyle w:val="wyrnienie"/>
          <w:b w:val="0"/>
        </w:rPr>
        <w:t>trony w związku z udzieleniem Zamówienia, w tym również treść i warunki Umowy, mają charakter poufny i mogą być zarówno w trakcie, jak i po wykonaniu Zamówienia, udostępniane osobom trzecim przez Wykonawcę jedynie za zgodą Zamawiającego.</w:t>
      </w:r>
    </w:p>
    <w:p w14:paraId="221DA79C" w14:textId="77777777" w:rsidR="0064788E" w:rsidRDefault="002C2C7A" w:rsidP="0064788E">
      <w:pPr>
        <w:pStyle w:val="Nagwek3"/>
        <w:keepNext w:val="0"/>
        <w:keepLines w:val="0"/>
        <w:numPr>
          <w:ilvl w:val="2"/>
          <w:numId w:val="20"/>
        </w:numPr>
        <w:ind w:left="1276"/>
        <w:rPr>
          <w:rStyle w:val="wyrnienie"/>
          <w:b w:val="0"/>
        </w:rPr>
      </w:pPr>
      <w:r w:rsidRPr="002C2C7A">
        <w:rPr>
          <w:rStyle w:val="wyrnienie"/>
          <w:b w:val="0"/>
        </w:rPr>
        <w:t>Zamawiający informuje, że Postępowanie prowadzone jest z wykorzystaniem Systemu Zakupowego. Szczegóły dotyczące Systemu i elektronicznego składania Ofert wskazane zostały w pkt 19 SWZ.</w:t>
      </w:r>
    </w:p>
    <w:p w14:paraId="76EE6453" w14:textId="0D4F078A" w:rsidR="0064788E" w:rsidRDefault="000A5639" w:rsidP="0064788E">
      <w:pPr>
        <w:pStyle w:val="Nagwek3"/>
        <w:keepNext w:val="0"/>
        <w:keepLines w:val="0"/>
        <w:numPr>
          <w:ilvl w:val="2"/>
          <w:numId w:val="20"/>
        </w:numPr>
        <w:ind w:left="1276"/>
      </w:pPr>
      <w:r>
        <w:rPr>
          <w:iCs/>
        </w:rPr>
        <w:t>Nie dotyczy.</w:t>
      </w:r>
    </w:p>
    <w:p w14:paraId="39D22A30" w14:textId="427C10A1" w:rsidR="00FE1946" w:rsidRPr="0064788E" w:rsidRDefault="000A5639" w:rsidP="0064788E">
      <w:pPr>
        <w:pStyle w:val="Nagwek3"/>
        <w:keepNext w:val="0"/>
        <w:keepLines w:val="0"/>
        <w:numPr>
          <w:ilvl w:val="2"/>
          <w:numId w:val="20"/>
        </w:numPr>
        <w:ind w:left="1276"/>
      </w:pPr>
      <w:r>
        <w:rPr>
          <w:iCs/>
        </w:rPr>
        <w:t>Nie dotyczy</w:t>
      </w:r>
      <w:r w:rsidR="00FE1946" w:rsidRPr="0064788E">
        <w:rPr>
          <w:b/>
          <w:iCs/>
        </w:rPr>
        <w:t>.</w:t>
      </w:r>
    </w:p>
    <w:bookmarkEnd w:id="24"/>
    <w:p w14:paraId="43AD1808" w14:textId="4CA2282E" w:rsidR="006E100D" w:rsidRPr="00865341" w:rsidRDefault="006E100D" w:rsidP="00C339AD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66D1F6F8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123E79">
            <w:rPr>
              <w:b/>
              <w:bCs/>
            </w:rPr>
            <w:t>Modernizacja Kanałów Punktu Napraw Pojazdów Szynowych w Dąbrowie Górniczej</w:t>
          </w:r>
        </w:sdtContent>
      </w:sdt>
      <w:r w:rsidRPr="00865341">
        <w:t xml:space="preserve"> </w:t>
      </w:r>
      <w:bookmarkStart w:id="32" w:name="_Toc516566314"/>
      <w:bookmarkStart w:id="33" w:name="_Toc516581582"/>
    </w:p>
    <w:p w14:paraId="1E96E345" w14:textId="7BBD2016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7B56BF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Pr="00865341">
        <w:t>.</w:t>
      </w:r>
    </w:p>
    <w:p w14:paraId="1D99878A" w14:textId="129E1A7D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spełnia warunki do realizacji Zamówienia w sposób bezstronny i rzetelny/nie wykonuje i w okresie </w:t>
      </w:r>
      <w:r w:rsidRPr="00865341">
        <w:lastRenderedPageBreak/>
        <w:t xml:space="preserve">wykonywania Zamówienia nie będzie wykonywać zleceń powodujących konflikt interesów z interesami GK PGE oraz spełnia warunek do realizacji </w:t>
      </w:r>
      <w:r w:rsidR="00C661DF">
        <w:t>robót budowlanych</w:t>
      </w:r>
      <w:r w:rsidRPr="00865341">
        <w:t xml:space="preserve"> objętych przedmiotem Zamówienia w sposób bezstronny i rzetelny.</w:t>
      </w:r>
    </w:p>
    <w:p w14:paraId="25F178D3" w14:textId="65F1E41D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Pozostałe </w:t>
      </w:r>
      <w:r w:rsidRPr="000259A2">
        <w:t xml:space="preserve">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D727F9" w:rsidRPr="000259A2">
            <w:rPr>
              <w:rFonts w:asciiTheme="minorHAnsi" w:hAnsiTheme="minorHAnsi" w:cstheme="minorHAnsi"/>
              <w:szCs w:val="22"/>
            </w:rPr>
            <w:t>robót budowlanych</w:t>
          </w:r>
        </w:sdtContent>
      </w:sdt>
      <w:r w:rsidRPr="000259A2">
        <w:t xml:space="preserve"> zostały określone w załączonym Projekcie Umowy</w:t>
      </w:r>
      <w:r w:rsidR="000259A2" w:rsidRPr="000259A2">
        <w:t>,</w:t>
      </w:r>
      <w:r w:rsidRPr="000259A2">
        <w:t xml:space="preserve"> który stanowi </w:t>
      </w:r>
      <w:r w:rsidRPr="000259A2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p w14:paraId="25233029" w14:textId="5D427DC7" w:rsidR="00A74E10" w:rsidRPr="00865341" w:rsidRDefault="006E100D" w:rsidP="000259A2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32"/>
      <w:bookmarkEnd w:id="33"/>
      <w:r w:rsidRPr="00865341">
        <w:t xml:space="preserve"> </w:t>
      </w:r>
      <w:bookmarkEnd w:id="31"/>
      <w:bookmarkEnd w:id="39"/>
      <w:bookmarkEnd w:id="40"/>
      <w:bookmarkEnd w:id="41"/>
    </w:p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5C2F988B" w14:textId="465C4934" w:rsidR="00C22825" w:rsidRDefault="00C22825" w:rsidP="00C22825">
      <w:pPr>
        <w:ind w:left="567"/>
      </w:pPr>
      <w:r>
        <w:t>Nie dotyczy</w:t>
      </w:r>
    </w:p>
    <w:p w14:paraId="10B7293E" w14:textId="77777777" w:rsidR="000453A3" w:rsidRDefault="000453A3" w:rsidP="00C22825">
      <w:pPr>
        <w:ind w:left="567"/>
      </w:pPr>
    </w:p>
    <w:p w14:paraId="1D820BEE" w14:textId="3A011821" w:rsidR="006E100D" w:rsidRPr="002269EF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2269EF">
        <w:t xml:space="preserve">Zamawiający </w:t>
      </w:r>
      <w:r w:rsidRPr="002269EF">
        <w:rPr>
          <w:b/>
          <w:bCs/>
        </w:rPr>
        <w:t>nie przewiduje</w:t>
      </w:r>
      <w:r w:rsidRPr="002269EF">
        <w:t xml:space="preserve"> możliwości udzielenia </w:t>
      </w:r>
      <w:r w:rsidRPr="002269EF">
        <w:rPr>
          <w:b/>
          <w:bCs/>
        </w:rPr>
        <w:t>Zamówień dodatkowych</w:t>
      </w:r>
      <w:r w:rsidRPr="002269EF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5E11D7BF" w14:textId="1F799B68" w:rsidR="00681BF3" w:rsidRPr="00705CC1" w:rsidRDefault="00681BF3" w:rsidP="00364832">
      <w:pPr>
        <w:pStyle w:val="Styl2"/>
        <w:ind w:left="709" w:hanging="709"/>
      </w:pPr>
      <w:r w:rsidRPr="00705CC1">
        <w:t>3.1.</w:t>
      </w:r>
      <w:r w:rsidR="0035743F">
        <w:tab/>
      </w:r>
      <w:r w:rsidR="001874E1" w:rsidRPr="00705CC1">
        <w:t>Zamawiaj</w:t>
      </w:r>
      <w:r w:rsidR="006F5F63" w:rsidRPr="000266BC">
        <w:t>ą</w:t>
      </w:r>
      <w:r w:rsidR="0084105D" w:rsidRPr="00705CC1">
        <w:t>c</w:t>
      </w:r>
      <w:r w:rsidR="001874E1" w:rsidRPr="00705CC1">
        <w:t>y</w:t>
      </w:r>
      <w:r w:rsidR="009D3AE0" w:rsidRPr="00705CC1">
        <w:t xml:space="preserve"> może umożliwić na wniosek Wykonawcy przeprowadzenie wizji lokalnej.</w:t>
      </w:r>
      <w:r w:rsidRPr="00705CC1">
        <w:t xml:space="preserve"> Wykonawca może wziąć udział w wizji lokalnej w celu zbadania </w:t>
      </w:r>
      <w:r w:rsidR="00C661DF">
        <w:t>p</w:t>
      </w:r>
      <w:r w:rsidRPr="00705CC1">
        <w:t xml:space="preserve">rzedmiotu Zamówienia i jego otoczenia. </w:t>
      </w:r>
      <w:r w:rsidR="00AF3A08" w:rsidRPr="00705CC1">
        <w:t>Wykonawca jest zobowiązany wziąć udział w wizji lokalnej, jeżeli o taką wizję lokalną wystąpił.</w:t>
      </w:r>
      <w:r w:rsidR="00AF3A08" w:rsidRPr="000266BC">
        <w:t xml:space="preserve"> </w:t>
      </w:r>
      <w:r w:rsidRPr="00705CC1">
        <w:t xml:space="preserve">Udział w wizji lokalnej </w:t>
      </w:r>
      <w:r w:rsidRPr="00705CC1">
        <w:rPr>
          <w:b/>
          <w:bCs/>
        </w:rPr>
        <w:t>nie jest warunkiem koniecznym do złożenia Oferty</w:t>
      </w:r>
      <w:r w:rsidRPr="00705CC1">
        <w:t xml:space="preserve">. Brak </w:t>
      </w:r>
      <w:r w:rsidR="00A40C19">
        <w:t>przeprowadzenia</w:t>
      </w:r>
      <w:r w:rsidRPr="00705CC1">
        <w:t xml:space="preserve"> wizji lokalnej </w:t>
      </w:r>
      <w:r w:rsidRPr="00705CC1">
        <w:rPr>
          <w:b/>
          <w:bCs/>
        </w:rPr>
        <w:t>nie stanowi przesłanki do odrzucenia Oferty</w:t>
      </w:r>
      <w:r w:rsidRPr="00705CC1">
        <w:t xml:space="preserve">. </w:t>
      </w:r>
    </w:p>
    <w:p w14:paraId="296B1711" w14:textId="77777777" w:rsidR="00DC6D41" w:rsidRDefault="006E100D" w:rsidP="001E33AB">
      <w:pPr>
        <w:pStyle w:val="Styl2"/>
        <w:numPr>
          <w:ilvl w:val="1"/>
          <w:numId w:val="25"/>
        </w:numPr>
        <w:rPr>
          <w:i/>
        </w:rPr>
      </w:pPr>
      <w:r w:rsidRPr="004E2379">
        <w:t xml:space="preserve">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Wizja lokalna zostanie </w:t>
      </w:r>
      <w:r w:rsidRPr="004E2379">
        <w:rPr>
          <w:b/>
          <w:bCs/>
        </w:rPr>
        <w:t>przeprowadzona</w:t>
      </w:r>
      <w:r w:rsidRPr="004E2379">
        <w:t xml:space="preserve"> </w:t>
      </w:r>
      <w:r w:rsidR="00031DCB" w:rsidRPr="004E2379">
        <w:t>n</w:t>
      </w:r>
      <w:r w:rsidRPr="004E2379">
        <w:t xml:space="preserve">a wniosek Wykonawców. </w:t>
      </w:r>
    </w:p>
    <w:p w14:paraId="3683E60C" w14:textId="2BBD0217" w:rsidR="00031DCB" w:rsidRPr="004E4D21" w:rsidRDefault="006E100D" w:rsidP="00036375">
      <w:pPr>
        <w:pStyle w:val="Styl2"/>
        <w:numPr>
          <w:ilvl w:val="1"/>
          <w:numId w:val="25"/>
        </w:numPr>
      </w:pPr>
      <w:r w:rsidRPr="004E2379">
        <w:t>Osobą odpowiedzialną za przeprowadzenie wizji lokalnej będzie:</w:t>
      </w:r>
      <w:r w:rsidR="00031DCB" w:rsidRPr="004E2379">
        <w:t xml:space="preserve"> </w:t>
      </w:r>
      <w:r w:rsidR="00036375">
        <w:t>Piotr Pałasz, tel.: 697-040-983, email: p.palasz@pkpenergetyka.pl</w:t>
      </w:r>
      <w:r w:rsidRPr="004E2379">
        <w:t xml:space="preserve"> </w:t>
      </w:r>
      <w:r w:rsidR="00A3175F">
        <w:t xml:space="preserve">. </w:t>
      </w:r>
      <w:r w:rsidRPr="004E2379">
        <w:t>Podczas wizji lokalnej nie będą udzielane przez przedstawicieli Zamawiającego odpowiedzi na pytania dotyczące przedmiotu Zamówienia lub SWZ. Pytania takie należy kierować za</w:t>
      </w:r>
      <w:r w:rsidR="009E5414">
        <w:t> </w:t>
      </w:r>
      <w:r w:rsidRPr="004E2379">
        <w:t>pośrednictwem</w:t>
      </w:r>
      <w:r w:rsidR="00036375">
        <w:t xml:space="preserve"> </w:t>
      </w:r>
      <w:r w:rsidRPr="004E2379">
        <w:t>Systemu Zakupowego w</w:t>
      </w:r>
      <w:r w:rsidR="002844BA">
        <w:t> </w:t>
      </w:r>
      <w:r w:rsidRPr="004E2379">
        <w:t>zakładce „Pytania/</w:t>
      </w:r>
      <w:r w:rsidR="00260857">
        <w:t>Odpowiedzi</w:t>
      </w:r>
      <w:r w:rsidRPr="004E2379">
        <w:t>”.</w:t>
      </w: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87B7F03" w14:textId="440C2D45" w:rsidR="00311A4A" w:rsidRPr="0081218C" w:rsidRDefault="006E100D" w:rsidP="00D21BCD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0552E0">
        <w:t xml:space="preserve">Termin realizacji przedmiotu Zamówienia: do </w:t>
      </w:r>
      <w:r w:rsidR="00036375" w:rsidRPr="00036375">
        <w:t>90 dni od dnia przekazania terenu budowy, podpisania protokołu zdawczo odbiorczego</w:t>
      </w:r>
      <w:r w:rsidRPr="000552E0">
        <w:t>.</w:t>
      </w: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0B27C3BF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E173DA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 xml:space="preserve">będąc osobą fizyczną a w przypadku pozostałych Wykonawców - urzędującego członka jego organu zarządzającego lub nadzorczego, wspólnika spółki w spółce jawnej lub partnerskiej albo komplementariusza w spółce </w:t>
      </w:r>
      <w:r w:rsidR="001C4820">
        <w:lastRenderedPageBreak/>
        <w:t>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58022DF" w14:textId="7C676890" w:rsidR="006A7D54" w:rsidRPr="006C2A5B" w:rsidRDefault="006F685D" w:rsidP="0051640D">
      <w:pPr>
        <w:pStyle w:val="Akapitzlist"/>
        <w:ind w:left="2127" w:hanging="851"/>
        <w:jc w:val="both"/>
        <w:rPr>
          <w:color w:val="000000" w:themeColor="text1"/>
        </w:rPr>
      </w:pPr>
      <w:r>
        <w:t xml:space="preserve">5.1.1.7. </w:t>
      </w:r>
      <w:r w:rsidRPr="006F685D">
        <w:t>(</w:t>
      </w:r>
      <w:r w:rsidRPr="00374E89">
        <w:rPr>
          <w:u w:val="single"/>
        </w:rPr>
        <w:t>zgodnie z pkt 9.4.2.</w:t>
      </w:r>
      <w:r w:rsidR="0051640D">
        <w:rPr>
          <w:u w:val="single"/>
        </w:rPr>
        <w:t>7</w:t>
      </w:r>
      <w:r w:rsidRPr="00374E89">
        <w:rPr>
          <w:u w:val="single"/>
        </w:rPr>
        <w:t xml:space="preserve">. </w:t>
      </w:r>
      <w:r w:rsidRPr="006C2A5B">
        <w:rPr>
          <w:color w:val="000000" w:themeColor="text1"/>
          <w:u w:val="single"/>
        </w:rPr>
        <w:t>Procedury</w:t>
      </w:r>
      <w:r w:rsidRPr="006C2A5B">
        <w:rPr>
          <w:color w:val="000000" w:themeColor="text1"/>
        </w:rPr>
        <w:t xml:space="preserve">) </w:t>
      </w:r>
      <w:r w:rsidR="00A03401" w:rsidRPr="006C2A5B">
        <w:rPr>
          <w:color w:val="000000" w:themeColor="text1"/>
        </w:rPr>
        <w:t>w stosunku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 w:rsidRPr="006C2A5B">
        <w:rPr>
          <w:color w:val="000000" w:themeColor="text1"/>
        </w:rPr>
        <w:t>,</w:t>
      </w:r>
    </w:p>
    <w:p w14:paraId="3FC69AF4" w14:textId="1FA292F2" w:rsidR="006A7D54" w:rsidRPr="006C2A5B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6C2A5B">
        <w:rPr>
          <w:rFonts w:cstheme="minorHAnsi"/>
          <w:iCs/>
          <w:color w:val="000000" w:themeColor="text1"/>
          <w:lang w:eastAsia="pl-PL"/>
        </w:rPr>
        <w:t>5.1.1.</w:t>
      </w:r>
      <w:r w:rsidR="0051640D" w:rsidRPr="006C2A5B">
        <w:rPr>
          <w:rFonts w:cstheme="minorHAnsi"/>
          <w:iCs/>
          <w:color w:val="000000" w:themeColor="text1"/>
          <w:lang w:eastAsia="pl-PL"/>
        </w:rPr>
        <w:t>8</w:t>
      </w:r>
      <w:r w:rsidRPr="006C2A5B">
        <w:rPr>
          <w:rFonts w:cstheme="minorHAnsi"/>
          <w:iCs/>
          <w:color w:val="000000" w:themeColor="text1"/>
          <w:lang w:eastAsia="pl-PL"/>
        </w:rPr>
        <w:t>.(</w:t>
      </w:r>
      <w:r w:rsidRPr="006C2A5B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6C2A5B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6C2A5B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6C2A5B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lastRenderedPageBreak/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5FC89EBF" w:rsidR="007F6FB5" w:rsidRPr="007C2D58" w:rsidRDefault="0008267F" w:rsidP="0058623A">
      <w:pPr>
        <w:pStyle w:val="Styl3"/>
      </w:pPr>
      <w:r w:rsidRPr="007C2D58">
        <w:t>posiada</w:t>
      </w:r>
      <w:r w:rsidR="00CC5E67" w:rsidRPr="007C2D58">
        <w:t>ją</w:t>
      </w:r>
      <w:r w:rsidRPr="007C2D58">
        <w:t xml:space="preserve"> </w:t>
      </w:r>
      <w:r w:rsidR="007F6FB5" w:rsidRPr="007C2D58">
        <w:t>niezbędne zdolności techniczne lub zawodowe do zrealizowania Zakupu, w</w:t>
      </w:r>
      <w:r w:rsidR="00524ECC" w:rsidRPr="007C2D58">
        <w:t> </w:t>
      </w:r>
      <w:r w:rsidR="007F6FB5" w:rsidRPr="007C2D58">
        <w:t>szczególności wiedzę i doświadczenie oraz dysponu</w:t>
      </w:r>
      <w:r w:rsidR="00524ECC" w:rsidRPr="007C2D58">
        <w:t>je</w:t>
      </w:r>
      <w:r w:rsidR="007F6FB5" w:rsidRPr="007C2D58">
        <w:t xml:space="preserve"> potencjałem technicznym i</w:t>
      </w:r>
      <w:r w:rsidR="00524ECC" w:rsidRPr="007C2D58">
        <w:t> </w:t>
      </w:r>
      <w:r w:rsidR="007F6FB5" w:rsidRPr="007C2D58">
        <w:t xml:space="preserve">osobami zdolnymi do realizacji Zakupu: </w:t>
      </w:r>
    </w:p>
    <w:p w14:paraId="60146507" w14:textId="77777777" w:rsidR="007C2D58" w:rsidRDefault="00BC2C91" w:rsidP="007C2D58">
      <w:pPr>
        <w:pStyle w:val="Styl3"/>
        <w:numPr>
          <w:ilvl w:val="0"/>
          <w:numId w:val="0"/>
        </w:numPr>
        <w:ind w:left="2268"/>
      </w:pPr>
      <w:r w:rsidRPr="007C2D58">
        <w:t>W celu potwierdzenia spełnienia warunku Wykonawca powinien wykazać, że:</w:t>
      </w:r>
    </w:p>
    <w:p w14:paraId="0CAABCCD" w14:textId="73AAB979" w:rsidR="007F6FB5" w:rsidRPr="007C2D58" w:rsidRDefault="00795439" w:rsidP="007C2D58">
      <w:pPr>
        <w:pStyle w:val="Styl3"/>
        <w:numPr>
          <w:ilvl w:val="0"/>
          <w:numId w:val="38"/>
        </w:numPr>
      </w:pPr>
      <w:r w:rsidRPr="007C2D58">
        <w:lastRenderedPageBreak/>
        <w:t>W okresie ostatnich 5 lat przed upływem terminu składania ofert, a jeżeli okres prowadzenia działalności jest krótszy – w tym okresie, zrealizowali minimum dwa zamówienia polegające na wykonaniu robót budowlanych, odpowiadających swoim rodzajem i zakresem robotom budowlanym stanowiącym przedmiot Zakupu, na kwotę min.</w:t>
      </w:r>
      <w:r w:rsidRPr="00795439">
        <w:t xml:space="preserve"> 1.000.000,00 zł netto </w:t>
      </w:r>
      <w:r w:rsidR="00824FC5">
        <w:t>łącznie</w:t>
      </w:r>
      <w:r>
        <w:t>.</w:t>
      </w:r>
    </w:p>
    <w:p w14:paraId="6A0ED6D3" w14:textId="12A676A4" w:rsidR="00C77FE5" w:rsidRDefault="00C77FE5" w:rsidP="00F727E4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UWAGA:</w:t>
      </w:r>
      <w:r>
        <w:t xml:space="preserve"> W przypadku wspólnego ubiegania się o udzielenie </w:t>
      </w:r>
      <w:r w:rsidR="00C661DF">
        <w:t>Z</w:t>
      </w:r>
      <w:r>
        <w:t>amówienia przez dwóch lub większą liczbę Wykonawców</w:t>
      </w:r>
      <w:r w:rsidR="001059DA">
        <w:t>, wystarczy, że Wykonawcy spełnią warunek wspólnie.</w:t>
      </w:r>
    </w:p>
    <w:p w14:paraId="39DEC2B6" w14:textId="4070E7FD" w:rsidR="007F6FB5" w:rsidRPr="00E454B8" w:rsidRDefault="0008267F" w:rsidP="00795439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62808F89" w14:textId="4680A6F5" w:rsidR="001A1BB8" w:rsidRPr="00E454B8" w:rsidRDefault="007F6FB5" w:rsidP="00795439">
      <w:pPr>
        <w:pStyle w:val="Styl2"/>
        <w:ind w:left="2268" w:firstLine="0"/>
        <w:outlineLvl w:val="2"/>
      </w:pPr>
      <w:r w:rsidRPr="00E454B8">
        <w:t>Zamawiający nie określa warunku w tym zakresie</w:t>
      </w: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26373DDE" w14:textId="2AA47C09" w:rsidR="007F6FB5" w:rsidRDefault="00962BB6" w:rsidP="007C2D58">
      <w:pPr>
        <w:pStyle w:val="Styl2"/>
        <w:numPr>
          <w:ilvl w:val="0"/>
          <w:numId w:val="36"/>
        </w:numPr>
        <w:outlineLvl w:val="2"/>
      </w:pPr>
      <w:r w:rsidRPr="00962BB6">
        <w:t>posiadają aktualne i opłacone ubezpieczenie od odpowiedzialności cywilnej w zakresie prowadzonej działalności gospodarczej związanej z przedmiotem zakupu na sumę ubezpieczenia w wysokości nie niższej niż 100 000 PLN.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710166F9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 xml:space="preserve">nia – w treści Formularza Oferty </w:t>
      </w:r>
      <w:r w:rsidRPr="008D13C2">
        <w:t xml:space="preserve">wg </w:t>
      </w:r>
      <w:r w:rsidR="00D53C50">
        <w:rPr>
          <w:b/>
        </w:rPr>
        <w:t>Załącznika n</w:t>
      </w:r>
      <w:r w:rsidRPr="008D13C2">
        <w:rPr>
          <w:b/>
        </w:rPr>
        <w:t xml:space="preserve">r </w:t>
      </w:r>
      <w:r w:rsidRPr="0081174E">
        <w:rPr>
          <w:b/>
        </w:rPr>
        <w:t>2</w:t>
      </w:r>
      <w:r w:rsidRPr="008D13C2">
        <w:rPr>
          <w:b/>
        </w:rPr>
        <w:t xml:space="preserve">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ADC4D78" w14:textId="4416E818" w:rsidR="00842B65" w:rsidRPr="007C2D58" w:rsidRDefault="00AE5354" w:rsidP="0058623A">
      <w:pPr>
        <w:pStyle w:val="Styl3"/>
      </w:pPr>
      <w:r>
        <w:t>d</w:t>
      </w:r>
      <w:r w:rsidR="00842B65">
        <w:t>la Wykonawcy samodzielnie ubiegającego się o Zamówienie:</w:t>
      </w:r>
      <w:r w:rsidR="009A3FCA">
        <w:t xml:space="preserve"> jako tekst jednolity</w:t>
      </w:r>
      <w:r w:rsidR="00FF63F9">
        <w:t xml:space="preserve"> wraz z </w:t>
      </w:r>
      <w:r w:rsidR="00FF63F9" w:rsidRPr="007C2D58">
        <w:rPr>
          <w:b/>
          <w:bCs/>
        </w:rPr>
        <w:t>Załącznikiem nr 2 do SWZ</w:t>
      </w:r>
      <w:r w:rsidR="009A3FCA" w:rsidRPr="007C2D58">
        <w:t xml:space="preserve"> </w:t>
      </w:r>
      <w:r w:rsidR="00FF63F9" w:rsidRPr="007C2D58">
        <w:t xml:space="preserve">przygotowany wg </w:t>
      </w:r>
      <w:r w:rsidR="00FF63F9" w:rsidRPr="007C2D58">
        <w:rPr>
          <w:b/>
          <w:bCs/>
        </w:rPr>
        <w:t xml:space="preserve">Załącznika nr </w:t>
      </w:r>
      <w:r w:rsidR="00C04E06" w:rsidRPr="007C2D58">
        <w:rPr>
          <w:b/>
          <w:bCs/>
        </w:rPr>
        <w:t>7</w:t>
      </w:r>
      <w:r w:rsidR="00FF63F9" w:rsidRPr="007C2D58">
        <w:rPr>
          <w:b/>
          <w:bCs/>
        </w:rPr>
        <w:t xml:space="preserve"> do SW</w:t>
      </w:r>
      <w:r w:rsidR="00842B65" w:rsidRPr="007C2D58">
        <w:rPr>
          <w:b/>
          <w:bCs/>
        </w:rPr>
        <w:t>Z,</w:t>
      </w:r>
    </w:p>
    <w:p w14:paraId="06D1B321" w14:textId="6A1A0CD8" w:rsidR="007F6FB5" w:rsidRPr="007C2D58" w:rsidRDefault="004F6724" w:rsidP="0058623A">
      <w:pPr>
        <w:pStyle w:val="Styl2"/>
      </w:pPr>
      <w:r w:rsidRPr="007C2D58">
        <w:rPr>
          <w:b/>
          <w:bCs/>
          <w:u w:val="single"/>
        </w:rPr>
        <w:t>UWAGA:</w:t>
      </w:r>
      <w:r w:rsidRPr="007C2D58">
        <w:t xml:space="preserve"> </w:t>
      </w:r>
      <w:r w:rsidR="007F6FB5" w:rsidRPr="007C2D58">
        <w:t>W przypadku Wykonawców wspólnie ubiegających się o Zamówienie, przedmiotowe oświadczenie składa każdy z tych Wykonawców.</w:t>
      </w:r>
    </w:p>
    <w:p w14:paraId="64296F38" w14:textId="069D2EB9" w:rsidR="00915576" w:rsidRPr="007C2D58" w:rsidRDefault="008A620F" w:rsidP="0058623A">
      <w:pPr>
        <w:pStyle w:val="Styl3"/>
      </w:pPr>
      <w:r w:rsidRPr="007C2D58">
        <w:t xml:space="preserve">Dla Wykonawców wspólnie ubiegających się o </w:t>
      </w:r>
      <w:r w:rsidR="00DB7317" w:rsidRPr="007C2D58">
        <w:t>Z</w:t>
      </w:r>
      <w:r w:rsidRPr="007C2D58">
        <w:t>amówienie</w:t>
      </w:r>
      <w:r w:rsidR="00AE2397" w:rsidRPr="007C2D58">
        <w:t xml:space="preserve"> - w</w:t>
      </w:r>
      <w:r w:rsidR="00915576" w:rsidRPr="007C2D58">
        <w:t xml:space="preserve">zór oświadczenia stanowi </w:t>
      </w:r>
      <w:r w:rsidR="00915576" w:rsidRPr="007C2D58">
        <w:rPr>
          <w:b/>
          <w:bCs/>
        </w:rPr>
        <w:t xml:space="preserve">Załącznik nr </w:t>
      </w:r>
      <w:r w:rsidR="00C04E06" w:rsidRPr="007C2D58">
        <w:rPr>
          <w:b/>
          <w:bCs/>
        </w:rPr>
        <w:t>7</w:t>
      </w:r>
      <w:r w:rsidR="00915576" w:rsidRPr="007C2D58">
        <w:rPr>
          <w:b/>
          <w:bCs/>
        </w:rPr>
        <w:t xml:space="preserve"> do SWZ</w:t>
      </w:r>
      <w:r w:rsidR="00915576" w:rsidRPr="007C2D58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0BA8B0A8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A05BA8">
        <w:t>Oferty,</w:t>
      </w:r>
      <w:r w:rsidR="007F6FB5">
        <w:t xml:space="preserve">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04A3D51E" w:rsidR="0033104D" w:rsidRDefault="00FD4476" w:rsidP="0058320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FD4476">
        <w:rPr>
          <w:b/>
          <w:bCs/>
        </w:rPr>
        <w:t>Zaświadczenie właściwego naczelnika urzędu skarbowego</w:t>
      </w:r>
      <w:r w:rsidRPr="00FD4476">
        <w:t xml:space="preserve">, wystawione nie wcześniej niż </w:t>
      </w:r>
      <w:r w:rsidRPr="00C31516">
        <w:rPr>
          <w:b/>
          <w:bCs/>
        </w:rPr>
        <w:t>3 miesiące przed jego złożeniem</w:t>
      </w:r>
      <w:r w:rsidRPr="00FD4476">
        <w:t>, potwierdzające, że Wykonawca nie zalega z</w:t>
      </w:r>
      <w:r w:rsidR="00C31516">
        <w:t> </w:t>
      </w:r>
      <w:r w:rsidRPr="00FD4476">
        <w:t>opłacaniem podatków i opłat</w:t>
      </w:r>
      <w:r w:rsidR="00562662">
        <w:t>,</w:t>
      </w:r>
    </w:p>
    <w:p w14:paraId="35A06A90" w14:textId="7454043E" w:rsidR="00562662" w:rsidRPr="007C2D58" w:rsidRDefault="00562662" w:rsidP="006B448A">
      <w:pPr>
        <w:pStyle w:val="Akapitzlist"/>
        <w:numPr>
          <w:ilvl w:val="2"/>
          <w:numId w:val="17"/>
        </w:numPr>
        <w:ind w:left="1418"/>
        <w:jc w:val="both"/>
      </w:pPr>
      <w:r w:rsidRPr="00FD4476">
        <w:rPr>
          <w:b/>
          <w:bCs/>
          <w:color w:val="000000" w:themeColor="text1"/>
        </w:rPr>
        <w:t xml:space="preserve">Zaświadczenie </w:t>
      </w:r>
      <w:r w:rsidR="006B448A">
        <w:rPr>
          <w:b/>
          <w:bCs/>
          <w:color w:val="000000" w:themeColor="text1"/>
        </w:rPr>
        <w:t>Zakładu</w:t>
      </w:r>
      <w:r>
        <w:rPr>
          <w:b/>
          <w:bCs/>
          <w:color w:val="000000" w:themeColor="text1"/>
        </w:rPr>
        <w:t xml:space="preserve"> </w:t>
      </w:r>
      <w:r w:rsidR="006B448A">
        <w:rPr>
          <w:b/>
          <w:bCs/>
          <w:color w:val="000000" w:themeColor="text1"/>
        </w:rPr>
        <w:t>Ubezpieczeń</w:t>
      </w:r>
      <w:r w:rsidR="006B448A">
        <w:rPr>
          <w:color w:val="000000" w:themeColor="text1"/>
        </w:rPr>
        <w:t xml:space="preserve"> </w:t>
      </w:r>
      <w:r w:rsidR="006B448A" w:rsidRPr="006B448A">
        <w:rPr>
          <w:b/>
          <w:bCs/>
          <w:color w:val="000000" w:themeColor="text1"/>
        </w:rPr>
        <w:t>Społecznych</w:t>
      </w:r>
      <w:r w:rsidR="006B448A">
        <w:rPr>
          <w:b/>
          <w:bCs/>
          <w:color w:val="000000" w:themeColor="text1"/>
        </w:rPr>
        <w:t>,</w:t>
      </w:r>
      <w:r w:rsidRPr="00FD4476">
        <w:rPr>
          <w:color w:val="000000" w:themeColor="text1"/>
        </w:rPr>
        <w:t xml:space="preserve"> wystawione nie wcześniej niż </w:t>
      </w:r>
      <w:r w:rsidRPr="00C31516">
        <w:rPr>
          <w:b/>
          <w:bCs/>
          <w:color w:val="000000" w:themeColor="text1"/>
        </w:rPr>
        <w:t>3</w:t>
      </w:r>
      <w:r w:rsidR="009E20D4">
        <w:rPr>
          <w:b/>
          <w:bCs/>
          <w:color w:val="000000" w:themeColor="text1"/>
        </w:rPr>
        <w:t> </w:t>
      </w:r>
      <w:r w:rsidRPr="00C31516">
        <w:rPr>
          <w:b/>
          <w:bCs/>
          <w:color w:val="000000" w:themeColor="text1"/>
        </w:rPr>
        <w:t>miesiące przed jego złożeniem</w:t>
      </w:r>
      <w:r w:rsidRPr="00FD4476">
        <w:rPr>
          <w:color w:val="000000" w:themeColor="text1"/>
        </w:rPr>
        <w:t>, potwierdzające, że Wykonawca nie zalega z</w:t>
      </w:r>
      <w:r>
        <w:t> </w:t>
      </w:r>
      <w:r w:rsidRPr="00FD4476">
        <w:rPr>
          <w:color w:val="000000" w:themeColor="text1"/>
        </w:rPr>
        <w:t xml:space="preserve">opłacaniem </w:t>
      </w:r>
      <w:r w:rsidR="006B448A" w:rsidRPr="007C2D58">
        <w:rPr>
          <w:color w:val="000000" w:themeColor="text1"/>
        </w:rPr>
        <w:t>wymaganych składek</w:t>
      </w:r>
      <w:r w:rsidR="006B448A" w:rsidRPr="007C2D58">
        <w:rPr>
          <w:i/>
          <w:iCs/>
          <w:color w:val="000000" w:themeColor="text1"/>
        </w:rPr>
        <w:t>,</w:t>
      </w:r>
    </w:p>
    <w:p w14:paraId="08827711" w14:textId="2D300D61" w:rsidR="00E211A8" w:rsidRPr="00374E89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7C2D58">
        <w:rPr>
          <w:b/>
          <w:bCs/>
          <w:u w:val="single"/>
        </w:rPr>
        <w:t>UWAGA:</w:t>
      </w:r>
      <w:r w:rsidRPr="007C2D58">
        <w:t xml:space="preserve"> W</w:t>
      </w:r>
      <w:r w:rsidR="00EB2052" w:rsidRPr="007C2D58">
        <w:t xml:space="preserve"> przypadku k</w:t>
      </w:r>
      <w:r w:rsidR="007F6FB5" w:rsidRPr="007C2D58">
        <w:t xml:space="preserve">onsorcjum należy złożyć </w:t>
      </w:r>
      <w:r w:rsidR="006B448A" w:rsidRPr="007C2D58">
        <w:t>zaświadczenia</w:t>
      </w:r>
      <w:r w:rsidR="007F6FB5" w:rsidRPr="007C2D58">
        <w:t xml:space="preserve"> dotyczące wszystkich jego członków</w:t>
      </w:r>
      <w:r w:rsidRPr="007C2D58">
        <w:t>.</w:t>
      </w:r>
      <w:r w:rsidR="007F6FB5" w:rsidRPr="00374E89">
        <w:t xml:space="preserve">  </w:t>
      </w:r>
    </w:p>
    <w:p w14:paraId="31E73FF5" w14:textId="38D95967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lastRenderedPageBreak/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259A2">
            <w:rPr>
              <w:rFonts w:asciiTheme="minorHAnsi" w:hAnsiTheme="minorHAnsi" w:cstheme="minorHAnsi"/>
              <w:b/>
              <w:iCs/>
              <w:szCs w:val="22"/>
            </w:rPr>
            <w:t>robót budowlanych</w:t>
          </w:r>
        </w:sdtContent>
      </w:sdt>
      <w:r w:rsidRPr="0089712F">
        <w:rPr>
          <w:b/>
        </w:rPr>
        <w:t>,</w:t>
      </w:r>
      <w:r w:rsidR="0008267F">
        <w:t xml:space="preserve"> </w:t>
      </w:r>
      <w:r w:rsidRPr="0089712F">
        <w:t>o których mowa w pkt 5.1.</w:t>
      </w:r>
      <w:r w:rsidRPr="00DD41B0">
        <w:t>3.1 lit. a.</w:t>
      </w:r>
      <w:r w:rsidRPr="0089712F">
        <w:t xml:space="preserve"> SWZ, z podaniem informacji określonych we wzorze wykazu </w:t>
      </w:r>
      <w:r w:rsidRPr="008D13C2">
        <w:t xml:space="preserve">stanowiącym </w:t>
      </w:r>
      <w:r w:rsidRPr="008D13C2">
        <w:rPr>
          <w:b/>
        </w:rPr>
        <w:t xml:space="preserve">Załącznik nr </w:t>
      </w:r>
      <w:r w:rsidRPr="00AE54A0">
        <w:rPr>
          <w:b/>
        </w:rPr>
        <w:t>3</w:t>
      </w:r>
      <w:r w:rsidRPr="008D13C2">
        <w:rPr>
          <w:b/>
        </w:rPr>
        <w:t xml:space="preserve"> do SWZ</w:t>
      </w:r>
      <w:r w:rsidRPr="008D13C2">
        <w:t>,</w:t>
      </w:r>
      <w:r w:rsidRPr="0089712F">
        <w:t xml:space="preserve"> wraz z dokumentami potwierdzającymi należyte </w:t>
      </w:r>
      <w:r w:rsidRPr="000A1605">
        <w:t xml:space="preserve">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259A2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Pr="000A1605">
        <w:t xml:space="preserve"> zamieszczonych w wykazie (np. referencje, pr</w:t>
      </w:r>
      <w:r w:rsidRPr="0089712F">
        <w:t>otokoły odbioru itp. bądź inne dokumen</w:t>
      </w:r>
      <w:r w:rsidR="0008267F">
        <w:t xml:space="preserve">ty wystawione przez podmiot, na </w:t>
      </w:r>
      <w:r w:rsidRPr="0089712F">
        <w:t xml:space="preserve">rzecz którego </w:t>
      </w:r>
      <w:r w:rsidRPr="001A771D">
        <w:t xml:space="preserve">były </w:t>
      </w:r>
      <w:r w:rsidR="00B02172">
        <w:t xml:space="preserve">one </w:t>
      </w:r>
      <w:r w:rsidRPr="001A771D">
        <w:t xml:space="preserve">wykonywane). W przypadku </w:t>
      </w:r>
      <w:r w:rsidR="003356EA" w:rsidRPr="001A771D">
        <w:t xml:space="preserve">kiedy </w:t>
      </w:r>
      <w:r w:rsidR="003356EA" w:rsidRPr="00612037">
        <w:t>Wykonawca z</w:t>
      </w:r>
      <w:r w:rsidR="001A771D" w:rsidRPr="00612037">
        <w:t> </w:t>
      </w:r>
      <w:r w:rsidR="003356EA" w:rsidRPr="00612037">
        <w:t>przyczyn niezależnych od niego nie jest w stanie uzyska</w:t>
      </w:r>
      <w:r w:rsidR="0008267F" w:rsidRPr="00612037">
        <w:t xml:space="preserve">ć tych dokumentów dopuszcza się </w:t>
      </w:r>
      <w:r w:rsidR="00096FE0" w:rsidRPr="00612037">
        <w:t xml:space="preserve">złożenie </w:t>
      </w:r>
      <w:r w:rsidR="003356EA" w:rsidRPr="00612037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259A2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="0043209F" w:rsidRPr="00612037">
        <w:t xml:space="preserve"> wraz z uzasadnieniem braku dokumentów pot</w:t>
      </w:r>
      <w:r w:rsidR="0043209F">
        <w:t>wierdzających</w:t>
      </w:r>
      <w:r w:rsidR="0043209F" w:rsidRPr="0043209F">
        <w:t xml:space="preserve"> </w:t>
      </w:r>
      <w:r w:rsidR="0043209F">
        <w:t xml:space="preserve">ich </w:t>
      </w:r>
      <w:r w:rsidR="0043209F" w:rsidRPr="0043209F">
        <w:t>należyte wykonani</w:t>
      </w:r>
      <w:r w:rsidR="0043209F">
        <w:t>e.</w:t>
      </w:r>
    </w:p>
    <w:p w14:paraId="0957744C" w14:textId="0F2AC8D6" w:rsidR="000B1E2D" w:rsidRPr="00D107AA" w:rsidRDefault="000B1E2D" w:rsidP="001E7270">
      <w:pPr>
        <w:ind w:left="1418"/>
        <w:jc w:val="both"/>
        <w:rPr>
          <w:iCs/>
        </w:rPr>
      </w:pPr>
      <w:r w:rsidRPr="00D107AA">
        <w:rPr>
          <w:rFonts w:ascii="Verdana" w:eastAsiaTheme="majorEastAsia" w:hAnsi="Verdana" w:cstheme="majorBidi"/>
          <w:b/>
          <w:bCs/>
          <w:iCs/>
          <w:color w:val="000000" w:themeColor="text1"/>
          <w:szCs w:val="26"/>
          <w:u w:val="single"/>
        </w:rPr>
        <w:t xml:space="preserve">UWAGA: </w:t>
      </w:r>
      <w:r w:rsidR="003D0C12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Nie wymaga się załączania dokumentów potwierdzających należyte wykonanie prac 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wykonywanych na rzecz PGE EK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 W takim wypadku, Wykonawca winien wskazać numer 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umowy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/zamówienia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, na podstawie której realizował 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prace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</w:p>
    <w:p w14:paraId="0F8D793E" w14:textId="7822BC4C" w:rsidR="00A334F0" w:rsidRPr="00997C23" w:rsidRDefault="00997C2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  <w:rPr>
          <w:bCs/>
        </w:rPr>
      </w:pPr>
      <w:r w:rsidRPr="00997C23">
        <w:rPr>
          <w:bCs/>
        </w:rPr>
        <w:t>Nie dotyczy</w:t>
      </w:r>
      <w:r w:rsidR="007F6FB5" w:rsidRPr="00997C23">
        <w:rPr>
          <w:bCs/>
        </w:rPr>
        <w:t>.</w:t>
      </w:r>
    </w:p>
    <w:p w14:paraId="1B3C2A94" w14:textId="700242D6" w:rsidR="00A90D60" w:rsidRDefault="00BA266E" w:rsidP="001E33AB">
      <w:pPr>
        <w:pStyle w:val="Akapitzlist"/>
        <w:numPr>
          <w:ilvl w:val="2"/>
          <w:numId w:val="17"/>
        </w:numPr>
        <w:ind w:left="1418" w:hanging="709"/>
        <w:jc w:val="both"/>
      </w:pPr>
      <w:r w:rsidRPr="00374E89">
        <w:rPr>
          <w:b/>
          <w:bCs/>
        </w:rPr>
        <w:t>Dokument potwierdzający</w:t>
      </w:r>
      <w:r w:rsidR="000B1E2D" w:rsidRPr="00374E89">
        <w:rPr>
          <w:b/>
          <w:bCs/>
        </w:rPr>
        <w:t>, że Wykonawca</w:t>
      </w:r>
      <w:r w:rsidR="00297A31" w:rsidRPr="00374E89">
        <w:rPr>
          <w:b/>
          <w:bCs/>
        </w:rPr>
        <w:t xml:space="preserve"> jest ubezpieczony od odpowiedzialności cywilnej</w:t>
      </w:r>
      <w:r w:rsidR="00297A31">
        <w:t>, o</w:t>
      </w:r>
      <w:r w:rsidR="007D25A0">
        <w:t> </w:t>
      </w:r>
      <w:r w:rsidR="00297A31">
        <w:t xml:space="preserve">której mowa w pkt </w:t>
      </w:r>
      <w:r w:rsidR="00497C63">
        <w:t xml:space="preserve">5.1.3.3. lit. </w:t>
      </w:r>
      <w:r w:rsidR="007C7050">
        <w:t>a</w:t>
      </w:r>
      <w:r w:rsidR="00497C63">
        <w:t xml:space="preserve"> SWZ, w zakresie prowadzonej działalności </w:t>
      </w:r>
      <w:r w:rsidR="003D6758">
        <w:t>związanej z</w:t>
      </w:r>
      <w:r w:rsidR="007D25A0">
        <w:t> </w:t>
      </w:r>
      <w:r w:rsidR="003D6758">
        <w:t>przedmiotem zamówienia ze wskazaniem sumy gwarancyjnej tego ubezpieczenia wraz z</w:t>
      </w:r>
      <w:r w:rsidR="007D25A0">
        <w:t> </w:t>
      </w:r>
      <w:r w:rsidR="003D6758">
        <w:t xml:space="preserve">dokumentem potwierdzającym </w:t>
      </w:r>
      <w:r w:rsidR="007D25A0">
        <w:t>opłacenie składki ubezpieczeniowej.</w:t>
      </w:r>
    </w:p>
    <w:p w14:paraId="1D953CB9" w14:textId="77777777" w:rsidR="00271E35" w:rsidRDefault="00271E35" w:rsidP="00271E35">
      <w:pPr>
        <w:pStyle w:val="Akapitzlist"/>
        <w:ind w:left="1418"/>
        <w:jc w:val="both"/>
      </w:pPr>
    </w:p>
    <w:p w14:paraId="51681CCE" w14:textId="3DC204E9" w:rsidR="00BA266E" w:rsidRDefault="00390C63" w:rsidP="00997C23">
      <w:pPr>
        <w:ind w:left="1418"/>
        <w:jc w:val="both"/>
        <w:rPr>
          <w:color w:val="000000" w:themeColor="text1"/>
        </w:rPr>
      </w:pPr>
      <w:r w:rsidRPr="00E00745">
        <w:rPr>
          <w:b/>
          <w:bCs/>
          <w:color w:val="000000" w:themeColor="text1"/>
        </w:rPr>
        <w:t>UWAGA</w:t>
      </w:r>
      <w:r w:rsidRPr="00E00745">
        <w:rPr>
          <w:color w:val="000000" w:themeColor="text1"/>
        </w:rPr>
        <w:t xml:space="preserve">: </w:t>
      </w:r>
      <w:r w:rsidR="000A20D4" w:rsidRPr="00E00745">
        <w:rPr>
          <w:color w:val="000000" w:themeColor="text1"/>
        </w:rPr>
        <w:t xml:space="preserve">w przypadku wyboru </w:t>
      </w:r>
      <w:r w:rsidR="00A05BA8">
        <w:rPr>
          <w:color w:val="000000" w:themeColor="text1"/>
        </w:rPr>
        <w:t>O</w:t>
      </w:r>
      <w:r w:rsidR="000A20D4" w:rsidRPr="00E00745">
        <w:rPr>
          <w:color w:val="000000" w:themeColor="text1"/>
        </w:rPr>
        <w:t xml:space="preserve">ferty Wykonawcy jako najkorzystniejszej, Wykonawca zobowiązany będzie do przedstawienia </w:t>
      </w:r>
      <w:r w:rsidR="000A20D4" w:rsidRPr="00A80D63">
        <w:rPr>
          <w:b/>
          <w:bCs/>
          <w:color w:val="000000" w:themeColor="text1"/>
        </w:rPr>
        <w:t>polisy OC</w:t>
      </w:r>
      <w:r w:rsidR="000A20D4" w:rsidRPr="00E00745">
        <w:rPr>
          <w:color w:val="000000" w:themeColor="text1"/>
        </w:rPr>
        <w:t xml:space="preserve"> o wartości nie niższej </w:t>
      </w:r>
      <w:r w:rsidR="00962BB6">
        <w:rPr>
          <w:color w:val="000000" w:themeColor="text1"/>
        </w:rPr>
        <w:t xml:space="preserve">niż </w:t>
      </w:r>
      <w:r w:rsidR="000A20D4" w:rsidRPr="00E00745">
        <w:rPr>
          <w:color w:val="000000" w:themeColor="text1"/>
        </w:rPr>
        <w:t xml:space="preserve">wartość </w:t>
      </w:r>
      <w:r w:rsidR="00A05BA8">
        <w:rPr>
          <w:color w:val="000000" w:themeColor="text1"/>
        </w:rPr>
        <w:t>Z</w:t>
      </w:r>
      <w:r w:rsidR="000A20D4" w:rsidRPr="00E00745">
        <w:rPr>
          <w:color w:val="000000" w:themeColor="text1"/>
        </w:rPr>
        <w:t xml:space="preserve">amówienia brutto w zakresie prowadzonej działalności związanej z przedmiotem Zakupu (wraz z potwierdzeniem opłacenia składki) i w zakresie zgodnym z zapisami </w:t>
      </w:r>
      <w:r w:rsidR="000A20D4" w:rsidRPr="00997C23">
        <w:rPr>
          <w:color w:val="000000" w:themeColor="text1"/>
        </w:rPr>
        <w:t xml:space="preserve">wzoru Umowy - </w:t>
      </w:r>
      <w:r w:rsidR="000A20D4" w:rsidRPr="00997C23">
        <w:rPr>
          <w:b/>
          <w:bCs/>
          <w:color w:val="000000" w:themeColor="text1"/>
        </w:rPr>
        <w:t>załącznik nr 5 do SWZ</w:t>
      </w:r>
      <w:r w:rsidR="00C33071" w:rsidRPr="00997C23">
        <w:rPr>
          <w:color w:val="000000" w:themeColor="text1"/>
        </w:rPr>
        <w:t>.</w:t>
      </w:r>
    </w:p>
    <w:p w14:paraId="32DB567D" w14:textId="4E066334" w:rsidR="001558A0" w:rsidRPr="001558A0" w:rsidRDefault="001558A0" w:rsidP="001558A0">
      <w:pPr>
        <w:pStyle w:val="Akapitzlist"/>
        <w:numPr>
          <w:ilvl w:val="2"/>
          <w:numId w:val="17"/>
        </w:numPr>
        <w:ind w:hanging="11"/>
        <w:jc w:val="both"/>
        <w:rPr>
          <w:color w:val="000000" w:themeColor="text1"/>
        </w:rPr>
      </w:pPr>
      <w:r>
        <w:rPr>
          <w:color w:val="000000" w:themeColor="text1"/>
        </w:rPr>
        <w:t xml:space="preserve">Harmonogram Rzeczowo-Finansowy – </w:t>
      </w:r>
      <w:r w:rsidRPr="001558A0">
        <w:rPr>
          <w:b/>
          <w:bCs/>
          <w:color w:val="000000" w:themeColor="text1"/>
        </w:rPr>
        <w:t>załącznik nr 12 do SWZ</w:t>
      </w:r>
      <w:r>
        <w:rPr>
          <w:color w:val="000000" w:themeColor="text1"/>
        </w:rPr>
        <w:t>.</w:t>
      </w:r>
    </w:p>
    <w:p w14:paraId="1D92B1D1" w14:textId="77777777" w:rsidR="00D126F7" w:rsidRPr="001F6674" w:rsidRDefault="00D126F7" w:rsidP="00D126F7">
      <w:pPr>
        <w:pStyle w:val="Akapitzlist"/>
        <w:ind w:left="1418"/>
        <w:jc w:val="both"/>
        <w:rPr>
          <w:highlight w:val="yellow"/>
        </w:rPr>
      </w:pPr>
    </w:p>
    <w:p w14:paraId="2460C199" w14:textId="56A71E3E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A05BA8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lastRenderedPageBreak/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Default="00AF2710" w:rsidP="00E5794A">
      <w:pPr>
        <w:pStyle w:val="Nagwek1"/>
      </w:pPr>
      <w:r>
        <w:t>WADIUM</w:t>
      </w:r>
    </w:p>
    <w:p w14:paraId="02D5EFA9" w14:textId="32BFE3F5" w:rsidR="00FA5175" w:rsidRPr="00FA5175" w:rsidRDefault="00AF2710" w:rsidP="00997C23">
      <w:pPr>
        <w:pStyle w:val="Nagwek2"/>
        <w:keepNext w:val="0"/>
        <w:keepLines w:val="0"/>
        <w:numPr>
          <w:ilvl w:val="1"/>
          <w:numId w:val="17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43F9A0B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1B66D6">
        <w:t xml:space="preserve"> </w:t>
      </w:r>
      <w:r w:rsidR="001B66D6" w:rsidRPr="001B66D6">
        <w:t xml:space="preserve">jako tekst jednolity z oświadczeniem Wykonawcy o niepodleganiu wykluczeniu z Postępowania na podstawie art. 7 ust. 1 ustawy o przeciwdziałaniu wspierania agresji oraz art. 5k rozporządzenia UE (przygotowane wg </w:t>
      </w:r>
      <w:r w:rsidR="001B66D6" w:rsidRPr="00EE14B3">
        <w:rPr>
          <w:b/>
          <w:bCs/>
        </w:rPr>
        <w:t>Załącznika nr 7 do SWZ</w:t>
      </w:r>
      <w:r w:rsidR="001B66D6" w:rsidRPr="001B66D6">
        <w:t>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t>podpis osob</w:t>
      </w:r>
      <w:r w:rsidR="1711C17A">
        <w:t>i</w:t>
      </w:r>
      <w:r>
        <w:t>sty.</w:t>
      </w:r>
    </w:p>
    <w:p w14:paraId="0ADFE155" w14:textId="5151C7FB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519A3B9E" w:rsidR="005A4393" w:rsidRPr="008D13C2" w:rsidRDefault="005A439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D13C2">
        <w:t xml:space="preserve">Arkusz kalkulacyjny wg </w:t>
      </w:r>
      <w:r w:rsidRPr="008D13C2">
        <w:rPr>
          <w:b/>
        </w:rPr>
        <w:t>Załączni</w:t>
      </w:r>
      <w:r w:rsidR="00E57020">
        <w:rPr>
          <w:b/>
        </w:rPr>
        <w:t>ka n</w:t>
      </w:r>
      <w:r w:rsidRPr="008D13C2">
        <w:rPr>
          <w:b/>
        </w:rPr>
        <w:t xml:space="preserve">r </w:t>
      </w:r>
      <w:r w:rsidRPr="00AE54A0">
        <w:rPr>
          <w:b/>
        </w:rPr>
        <w:t>2</w:t>
      </w:r>
      <w:r w:rsidR="001F3671">
        <w:rPr>
          <w:b/>
        </w:rPr>
        <w:t>A</w:t>
      </w:r>
      <w:r w:rsidRPr="008D13C2">
        <w:rPr>
          <w:b/>
        </w:rPr>
        <w:t xml:space="preserve"> do SWZ</w:t>
      </w:r>
      <w:r w:rsidR="0069272C">
        <w:rPr>
          <w:b/>
        </w:rPr>
        <w:t>,</w:t>
      </w:r>
    </w:p>
    <w:p w14:paraId="22A7BA62" w14:textId="0FA08906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</w:t>
      </w:r>
      <w:r w:rsidR="0069272C">
        <w:t>,</w:t>
      </w:r>
      <w:r w:rsidR="005A4393" w:rsidRPr="005A4393">
        <w:t xml:space="preserve"> </w:t>
      </w:r>
    </w:p>
    <w:p w14:paraId="2ED414BD" w14:textId="75EBB9F7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lastRenderedPageBreak/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69272C">
        <w:t>,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1EF1C08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F129E3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19D4F5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 xml:space="preserve">zakresem przedmiot </w:t>
      </w:r>
      <w:r w:rsidR="00F129E3">
        <w:t>Z</w:t>
      </w:r>
      <w:r w:rsidRPr="00D21BCD">
        <w:t>amówienia,</w:t>
      </w:r>
    </w:p>
    <w:p w14:paraId="1D76BB7A" w14:textId="1ECE3D1A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F129E3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48B66DF6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 xml:space="preserve">czas obowiązywania umowy, który nie może być krótszy, niż termin realizacji </w:t>
      </w:r>
      <w:r w:rsidR="00F129E3">
        <w:rPr>
          <w:rFonts w:eastAsiaTheme="minorHAnsi"/>
        </w:rPr>
        <w:t>Z</w:t>
      </w:r>
      <w:r w:rsidRPr="0058623A">
        <w:rPr>
          <w:rFonts w:eastAsiaTheme="minorHAnsi"/>
        </w:rPr>
        <w:t>amówienia</w:t>
      </w:r>
      <w:r w:rsidR="0069272C">
        <w:rPr>
          <w:rFonts w:eastAsiaTheme="minorHAnsi"/>
        </w:rPr>
        <w:t>,</w:t>
      </w:r>
    </w:p>
    <w:p w14:paraId="3722C31D" w14:textId="4A985CE0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</w:t>
      </w:r>
      <w:r w:rsidR="00F129E3">
        <w:t>Z</w:t>
      </w:r>
      <w:r w:rsidRPr="00AE54A0">
        <w:t xml:space="preserve">amówienia, powinni złożyć i załączyć udzielone na rzecz podmiotu będącego </w:t>
      </w:r>
      <w:r w:rsidRPr="00980598">
        <w:rPr>
          <w:b/>
          <w:bCs/>
        </w:rPr>
        <w:t>liderem konsorcjum / spółki cywilnej</w:t>
      </w:r>
      <w:r w:rsidRPr="00AE54A0">
        <w:t xml:space="preserve"> </w:t>
      </w:r>
      <w:r w:rsidRPr="00357A2C">
        <w:rPr>
          <w:b/>
          <w:bCs/>
        </w:rPr>
        <w:t>pełnomocnictwo</w:t>
      </w:r>
      <w:r w:rsidRPr="00AE54A0">
        <w:t xml:space="preserve"> </w:t>
      </w:r>
      <w:r w:rsidRPr="00980598">
        <w:rPr>
          <w:b/>
          <w:bCs/>
        </w:rPr>
        <w:t>do podpisania w ich imieniu Oferty</w:t>
      </w:r>
      <w:r w:rsidRPr="00AE54A0">
        <w:t xml:space="preserve">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69272C">
        <w:t>,</w:t>
      </w:r>
    </w:p>
    <w:p w14:paraId="33A7352D" w14:textId="6E4FCEC3" w:rsidR="008B6262" w:rsidRDefault="00997C23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/>
        <w:ind w:left="1418" w:hanging="709"/>
      </w:pPr>
      <w:r>
        <w:t>Nie dotyczy.</w:t>
      </w:r>
    </w:p>
    <w:p w14:paraId="1A0AABC3" w14:textId="42682A02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</w:t>
      </w:r>
      <w:r w:rsidR="0069272C">
        <w:t>,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640B61D0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D02FF7">
        <w:rPr>
          <w:b/>
          <w:bCs/>
        </w:rPr>
        <w:t>Oświadczenie członków konsorcjum</w:t>
      </w:r>
      <w:r w:rsidRPr="000C1B6A">
        <w:t xml:space="preserve"> o niepodleganiu </w:t>
      </w:r>
      <w:r w:rsidRPr="002B15A3">
        <w:t>wykluczeniu z Postępowania na</w:t>
      </w:r>
      <w:r w:rsidR="00D02FF7">
        <w:t> </w:t>
      </w:r>
      <w:r w:rsidRPr="002B15A3">
        <w:t>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03520F9C" w14:textId="77777777" w:rsidR="00F92E08" w:rsidRDefault="00F92E08" w:rsidP="004E63F1">
      <w:pPr>
        <w:spacing w:before="120" w:after="120"/>
        <w:jc w:val="both"/>
      </w:pPr>
    </w:p>
    <w:p w14:paraId="49181E16" w14:textId="2CB3A873" w:rsidR="0097275F" w:rsidRDefault="0097275F" w:rsidP="004E63F1">
      <w:pPr>
        <w:spacing w:before="120" w:after="120"/>
        <w:jc w:val="both"/>
      </w:pPr>
      <w:r w:rsidRPr="0097275F">
        <w:t xml:space="preserve">Zamawiający </w:t>
      </w:r>
      <w:r w:rsidRPr="004E63F1">
        <w:rPr>
          <w:b/>
          <w:bCs/>
          <w:u w:val="single"/>
        </w:rPr>
        <w:t>wezwie Wykonawcę, którego Oferta zostanie oceniona jako najkorzystniejsza</w:t>
      </w:r>
      <w:r w:rsidRPr="0097275F">
        <w:t>, do</w:t>
      </w:r>
      <w:r w:rsidR="004E63F1">
        <w:t> </w:t>
      </w:r>
      <w:r w:rsidRPr="0097275F">
        <w:t>złożenia w wyznaczonym terminie następujących dokumentów potwierdzających spełnianie warunków udziału w Postępowaniu</w:t>
      </w:r>
      <w:r w:rsidR="004E63F1">
        <w:t>:</w:t>
      </w:r>
    </w:p>
    <w:p w14:paraId="65DBE5FD" w14:textId="5C6401E7" w:rsidR="00CE34BD" w:rsidRPr="00343DE2" w:rsidRDefault="00221C3A" w:rsidP="00280717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646A40">
        <w:rPr>
          <w:b/>
          <w:bCs/>
        </w:rPr>
        <w:t>Pozostałe</w:t>
      </w:r>
      <w:r w:rsidRPr="00646A40">
        <w:t xml:space="preserve"> </w:t>
      </w:r>
      <w:r w:rsidRPr="00646A40">
        <w:rPr>
          <w:b/>
          <w:bCs/>
        </w:rPr>
        <w:t>dokumenty/oświadczenia/wykazy</w:t>
      </w:r>
      <w:r w:rsidRPr="00646A40">
        <w:t xml:space="preserve"> wymienione w pkt </w:t>
      </w:r>
      <w:r w:rsidRPr="00646A40">
        <w:rPr>
          <w:b/>
          <w:bCs/>
        </w:rPr>
        <w:t>5.2. SWZ</w:t>
      </w:r>
      <w:r w:rsidR="0069272C">
        <w:t>,</w:t>
      </w:r>
    </w:p>
    <w:p w14:paraId="4920EDF7" w14:textId="77777777" w:rsidR="004E63F1" w:rsidRDefault="004E63F1" w:rsidP="004E63F1">
      <w:pPr>
        <w:spacing w:before="120" w:after="120"/>
        <w:jc w:val="both"/>
      </w:pP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lastRenderedPageBreak/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 …..,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5E5D7F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F129E3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lastRenderedPageBreak/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95169E2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AF262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07BA302" w14:textId="3DA19BF1" w:rsidR="00962A3C" w:rsidRPr="00962A3C" w:rsidRDefault="00A3492D" w:rsidP="00D21BCD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73203F1D" w:rsidR="761740F4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3C38C0">
        <w:t xml:space="preserve">Wykonawca, określi ceny jednostkowe netto oraz ceny jednostkowe brutto zgodnie z treścią Formularza cenowego/Arkusza kalkulacyjnego stanowiącego </w:t>
      </w:r>
      <w:r w:rsidRPr="00B82AF8">
        <w:rPr>
          <w:b/>
          <w:bCs/>
        </w:rPr>
        <w:t>Załącznik nr 2</w:t>
      </w:r>
      <w:r w:rsidR="005368FF">
        <w:rPr>
          <w:b/>
          <w:bCs/>
        </w:rPr>
        <w:t>A</w:t>
      </w:r>
      <w:r w:rsidRPr="00B82AF8">
        <w:rPr>
          <w:b/>
          <w:bCs/>
        </w:rPr>
        <w:t xml:space="preserve"> do SWZ</w:t>
      </w:r>
      <w:r w:rsidRPr="003C38C0">
        <w:t xml:space="preserve">. Cena za realizację przedmiotu Zamówienia jest sumą cen poszczególnych pozycji asortymentowych i należy ją wprowadzić do Formularza Oferty stanowiącego </w:t>
      </w:r>
      <w:r w:rsidRPr="00B82AF8">
        <w:rPr>
          <w:b/>
          <w:bCs/>
        </w:rPr>
        <w:t>Załącznik nr 2 do SWZ</w:t>
      </w:r>
      <w:r w:rsidRPr="003C38C0">
        <w:t xml:space="preserve"> oraz w ustrukturyzowanym formularzu ofertowym Systemu Zakupowego.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lastRenderedPageBreak/>
        <w:t>za pośrednictwem Systemu Zakupowego (</w:t>
      </w:r>
      <w:hyperlink r:id="rId18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71599064" w14:textId="0AC834EF" w:rsidR="00A3492D" w:rsidRPr="00A3492D" w:rsidRDefault="001B1E06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1B1E06">
        <w:t>Anna Halicka Departament Zakupów i Logistyki PGE Energetyka Kolejowa Holding Sp. z o.o., tel.</w:t>
      </w:r>
      <w:r>
        <w:t> </w:t>
      </w:r>
      <w:r w:rsidRPr="001B1E06">
        <w:t>697049762; e-mail: Anna.Halicka@gkpge.pl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43298413" w:rsidR="00A3492D" w:rsidRPr="001B1E06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1B1E06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23E79" w:rsidRPr="001B1E06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POST/HZ/EK/HZL/00025/2026</w:t>
          </w:r>
        </w:sdtContent>
      </w:sdt>
      <w:r w:rsidR="00E766C3" w:rsidRPr="001B1E06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19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7F94E967" w:rsidR="004119DA" w:rsidRPr="006454D6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 xml:space="preserve">W dniu </w:t>
      </w:r>
      <w:r w:rsidRPr="004250F6">
        <w:t>opublikowania Postępowania te</w:t>
      </w:r>
      <w:r w:rsidR="002D3BE8" w:rsidRPr="004250F6">
        <w:t>rmin składania Ofert</w:t>
      </w:r>
      <w:r w:rsidRPr="004250F6">
        <w:t xml:space="preserve"> został wyznaczony do dnia </w:t>
      </w:r>
      <w:r w:rsidR="004250F6" w:rsidRPr="004250F6">
        <w:rPr>
          <w:b/>
          <w:bCs/>
        </w:rPr>
        <w:t>16.04.</w:t>
      </w:r>
      <w:r w:rsidRPr="004250F6">
        <w:rPr>
          <w:b/>
          <w:bCs/>
        </w:rPr>
        <w:t>20</w:t>
      </w:r>
      <w:r w:rsidR="004250F6" w:rsidRPr="004250F6">
        <w:rPr>
          <w:b/>
          <w:bCs/>
        </w:rPr>
        <w:t>26</w:t>
      </w:r>
      <w:r w:rsidRPr="004250F6">
        <w:rPr>
          <w:b/>
          <w:bCs/>
        </w:rPr>
        <w:t xml:space="preserve"> r. do</w:t>
      </w:r>
      <w:r w:rsidR="00836E90" w:rsidRPr="004250F6">
        <w:rPr>
          <w:b/>
          <w:bCs/>
        </w:rPr>
        <w:t xml:space="preserve"> godz</w:t>
      </w:r>
      <w:r w:rsidRPr="004250F6">
        <w:rPr>
          <w:b/>
          <w:bCs/>
        </w:rPr>
        <w:t xml:space="preserve">. </w:t>
      </w:r>
      <w:r w:rsidR="004250F6" w:rsidRPr="004250F6">
        <w:rPr>
          <w:b/>
          <w:bCs/>
        </w:rPr>
        <w:t>11:00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0156AE9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Pr="00266539">
        <w:rPr>
          <w:rFonts w:eastAsia="Verdana"/>
          <w:b/>
          <w:bCs/>
        </w:rPr>
        <w:t xml:space="preserve"> 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048831CF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</w:t>
      </w:r>
      <w:r w:rsidR="00371056" w:rsidRPr="00D121B5">
        <w:t xml:space="preserve">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25525" w:rsidRPr="00D121B5">
            <w:rPr>
              <w:rFonts w:asciiTheme="minorHAnsi" w:hAnsiTheme="minorHAnsi" w:cstheme="minorHAnsi"/>
              <w:b/>
              <w:bCs/>
              <w:szCs w:val="22"/>
            </w:rPr>
            <w:t>90 dni</w:t>
          </w:r>
        </w:sdtContent>
      </w:sdt>
      <w:r w:rsidR="00225525" w:rsidRPr="00D121B5">
        <w:t xml:space="preserve"> </w:t>
      </w:r>
      <w:r w:rsidRPr="00D121B5">
        <w:t>licząc od</w:t>
      </w:r>
      <w:r w:rsidRPr="00A3492D">
        <w:t xml:space="preserve">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lastRenderedPageBreak/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9C517F" w14:textId="645BEA35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1B1E06">
        <w:t>Za najkorzystniejszą zostanie uznana Oferta, która uzyska najwyższą liczbę punktów na podstawie kryterium oceny Ofert.</w:t>
      </w:r>
      <w:r w:rsidR="61242B71" w:rsidRPr="001B1E06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001B1E06">
        <w:rPr>
          <w:rFonts w:ascii="Calibri" w:eastAsia="Calibri" w:hAnsi="Calibri" w:cs="Calibri"/>
          <w:sz w:val="22"/>
          <w:szCs w:val="22"/>
        </w:rPr>
        <w:t>Ocena</w:t>
      </w:r>
      <w:r w:rsidR="61242B71" w:rsidRPr="001B1E06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3136F1E" w14:textId="23EB933F" w:rsidR="00265865" w:rsidRPr="00265865" w:rsidRDefault="004119DA" w:rsidP="00D21BCD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5BB55DFD" w14:textId="1B9D9D22" w:rsidR="00F35569" w:rsidRPr="00F35569" w:rsidRDefault="004119DA" w:rsidP="00D21BCD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Zamawiający </w:t>
      </w:r>
      <w:r w:rsidRPr="00C976EE">
        <w:rPr>
          <w:b/>
          <w:bCs/>
        </w:rPr>
        <w:t>nie przewiduje</w:t>
      </w:r>
      <w:r w:rsidRPr="004119DA">
        <w:t xml:space="preserve"> dokonania wyboru Oferty najkorzystniejszej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7C6E831B" w14:textId="71BBB082" w:rsidR="00310058" w:rsidRPr="00310058" w:rsidRDefault="00893B58" w:rsidP="00893B58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23EBCC88" w:rsidR="004F31B4" w:rsidRPr="00653F7F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>
        <w:t xml:space="preserve">Z Wykonawcą, </w:t>
      </w:r>
      <w:r w:rsidRPr="001B1E06">
        <w:t>którego Oferta ostateczna zostanie wybrana jako Oferta najkorzystniejsza, zostanie zawarta przez Zamawiającego Umowa, zgodnie</w:t>
      </w:r>
      <w:r>
        <w:t xml:space="preserve"> z projektowanymi postanowieniami </w:t>
      </w:r>
      <w:r w:rsidR="00D2252C">
        <w:t>U</w:t>
      </w:r>
      <w:r>
        <w:t>mowy wskazanymi w SWZ.</w:t>
      </w:r>
    </w:p>
    <w:p w14:paraId="1A6FB188" w14:textId="77777777" w:rsidR="00283F63" w:rsidRPr="00283F63" w:rsidRDefault="004F31B4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D21BCD">
        <w:rPr>
          <w:rFonts w:asciiTheme="minorHAnsi" w:eastAsia="Calibri" w:hAnsiTheme="minorHAnsi" w:cs="Calibri"/>
          <w:szCs w:val="18"/>
        </w:rPr>
        <w:t xml:space="preserve">Osoby, które będą podpisywać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 xml:space="preserve">mowę w imieniu Wykonawcy, muszą przedstawić Zamawiającemu przed podpisaniem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>mowy odpowiednie pełnomocnictwa do wyrażania woli w imieniu Wykonawcy, jeżeli umocowanie ich nie wynika z dokumentów załączonych do Ofert</w:t>
      </w:r>
      <w:r w:rsidR="00283F63">
        <w:rPr>
          <w:rFonts w:asciiTheme="minorHAnsi" w:eastAsia="Calibri" w:hAnsiTheme="minorHAnsi" w:cs="Calibri"/>
          <w:szCs w:val="18"/>
        </w:rPr>
        <w:t xml:space="preserve">y. </w:t>
      </w:r>
    </w:p>
    <w:p w14:paraId="0AB89711" w14:textId="77777777" w:rsidR="00283F63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112C85">
        <w:rPr>
          <w:rFonts w:eastAsia="Calibri" w:cs="Calibri"/>
          <w:szCs w:val="18"/>
        </w:rPr>
        <w:lastRenderedPageBreak/>
        <w:t>Wykonawca w ciągu 10 dni od daty ogłoszenia o wyniku zobowiązany jest dostarczyć Zamawiającemu niezbędne dane i dokumenty do zawarcia Umowy</w:t>
      </w:r>
      <w:r w:rsidR="00283F63">
        <w:rPr>
          <w:rFonts w:eastAsia="Calibri" w:cs="Calibri"/>
          <w:szCs w:val="18"/>
        </w:rPr>
        <w:t xml:space="preserve">. </w:t>
      </w:r>
    </w:p>
    <w:p w14:paraId="714203B7" w14:textId="05B7D0BD" w:rsidR="008C65DD" w:rsidRPr="00D121B5" w:rsidRDefault="00112C85" w:rsidP="004F711E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283F63">
        <w:rPr>
          <w:rFonts w:eastAsia="Calibri" w:cs="Calibri"/>
          <w:szCs w:val="18"/>
        </w:rPr>
        <w:t xml:space="preserve">Wykonawca zobowiązany jest podpisać Umowę w terminie nie dłuższym niż 10 dni od daty przekazania Wykonawcy do podpisania. Niedotrzymanie tego terminu, potraktowane zostanie jako odmowa zawarcia Umowy oraz uprawnia do zatrzymania wadium. 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71923157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6500F9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7048DB70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przypadku kiedy w związku z wykonaniem Umowy zakupowej Wykonawca będzie przetwarzał dane osobowe na rzecz Zamawiającego na podstawie </w:t>
      </w:r>
      <w:r w:rsidR="00D31213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15B7CE43" w14:textId="19E491D9" w:rsidR="007F4331" w:rsidRPr="007F4331" w:rsidRDefault="008C65DD" w:rsidP="00D21BCD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4B80CE4A" w:rsidR="00FB3FFA" w:rsidRPr="009B3FA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9B3FA6">
        <w:t>Administratorem danych osobowych przekazanych przez Wykonawcę („ADO”) jest:</w:t>
      </w:r>
      <w:r w:rsidR="007229FA" w:rsidRPr="009B3FA6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8A575F" w:rsidRPr="009B3FA6">
            <w:rPr>
              <w:rFonts w:asciiTheme="minorHAnsi" w:hAnsiTheme="minorHAnsi" w:cstheme="minorHAnsi"/>
              <w:b/>
              <w:bCs/>
              <w:szCs w:val="22"/>
            </w:rPr>
            <w:t>PGE ENERGETYKA KOLEJOWA S.A.</w:t>
          </w:r>
        </w:sdtContent>
      </w:sdt>
      <w:r w:rsidRPr="009B3FA6">
        <w:t xml:space="preserve"> 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lastRenderedPageBreak/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2D87F1A2" w14:textId="525784F1" w:rsidR="00B97B68" w:rsidRPr="00B97B68" w:rsidRDefault="00FB3FFA" w:rsidP="00B97B68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  <w:bookmarkEnd w:id="57"/>
    </w:p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4D8C0CC8" w:rsidR="00DC2E4C" w:rsidRPr="003145D4" w:rsidRDefault="00DB5B88" w:rsidP="00A92EDE">
      <w:pPr>
        <w:pStyle w:val="Nagwek2"/>
        <w:keepNext w:val="0"/>
        <w:keepLines w:val="0"/>
        <w:widowControl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D31213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</w:t>
      </w:r>
      <w:r w:rsidRPr="00DC2E4C">
        <w:lastRenderedPageBreak/>
        <w:t xml:space="preserve">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0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4F711E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lang w:val="en-US"/>
        </w:rPr>
      </w:pPr>
      <w:proofErr w:type="spellStart"/>
      <w:r w:rsidRPr="004F711E">
        <w:rPr>
          <w:b/>
          <w:lang w:val="en-US"/>
        </w:rPr>
        <w:t>Infolinia</w:t>
      </w:r>
      <w:proofErr w:type="spellEnd"/>
      <w:r w:rsidRPr="004F711E">
        <w:rPr>
          <w:b/>
          <w:lang w:val="en-US"/>
        </w:rPr>
        <w:t>:</w:t>
      </w:r>
      <w:r w:rsidRPr="004F711E">
        <w:rPr>
          <w:lang w:val="en-US"/>
        </w:rPr>
        <w:t xml:space="preserve"> +48 22 576 87 87</w:t>
      </w:r>
    </w:p>
    <w:p w14:paraId="52C44E9B" w14:textId="77777777" w:rsidR="00976FA1" w:rsidRDefault="00263331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rFonts w:asciiTheme="minorHAnsi" w:hAnsiTheme="minorHAnsi"/>
          <w:szCs w:val="18"/>
          <w:lang w:val="en-US"/>
        </w:rPr>
      </w:pPr>
      <w:r w:rsidRPr="004F711E">
        <w:rPr>
          <w:rFonts w:asciiTheme="minorHAnsi" w:hAnsiTheme="minorHAnsi"/>
          <w:b/>
          <w:szCs w:val="18"/>
          <w:lang w:val="en-US"/>
        </w:rPr>
        <w:t xml:space="preserve">e-mail: </w:t>
      </w:r>
      <w:hyperlink r:id="rId21" w:history="1">
        <w:r w:rsidRPr="004F711E">
          <w:rPr>
            <w:rStyle w:val="Hipercze"/>
            <w:sz w:val="18"/>
            <w:szCs w:val="18"/>
            <w:lang w:val="en-US"/>
          </w:rPr>
          <w:t>helpdesk.zakupy@gkpge.pl</w:t>
        </w:r>
      </w:hyperlink>
      <w:r w:rsidRPr="004F711E">
        <w:rPr>
          <w:rFonts w:asciiTheme="minorHAnsi" w:hAnsiTheme="minorHAnsi"/>
          <w:szCs w:val="18"/>
          <w:lang w:val="en-US"/>
        </w:rPr>
        <w:t xml:space="preserve"> </w:t>
      </w:r>
      <w:r w:rsidR="00DC2E4C" w:rsidRPr="004F711E">
        <w:rPr>
          <w:rFonts w:asciiTheme="minorHAnsi" w:hAnsiTheme="minorHAnsi"/>
          <w:szCs w:val="18"/>
          <w:lang w:val="en-US"/>
        </w:rPr>
        <w:t xml:space="preserve"> </w:t>
      </w:r>
    </w:p>
    <w:p w14:paraId="500868B9" w14:textId="77777777" w:rsidR="00976FA1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  <w:r w:rsidRPr="00976FA1">
        <w:rPr>
          <w:rFonts w:eastAsiaTheme="majorEastAsia" w:cstheme="majorBidi"/>
          <w:b/>
          <w:color w:val="000000" w:themeColor="text1"/>
          <w:szCs w:val="18"/>
        </w:rPr>
        <w:t xml:space="preserve">formularz kontaktowy: </w:t>
      </w:r>
      <w:bookmarkStart w:id="58" w:name="_Hlk201757463"/>
      <w:r w:rsidRPr="00976FA1">
        <w:rPr>
          <w:rStyle w:val="Hipercze"/>
          <w:color w:val="36A9E1" w:themeColor="accent5"/>
          <w:sz w:val="18"/>
        </w:rPr>
        <w:fldChar w:fldCharType="begin"/>
      </w:r>
      <w:r w:rsidRPr="00976FA1">
        <w:rPr>
          <w:rStyle w:val="Hipercze"/>
          <w:color w:val="36A9E1" w:themeColor="accent5"/>
          <w:sz w:val="18"/>
        </w:rPr>
        <w:instrText>HYPERLINK "https://swpp2.gkpge.pl/app/helpdesk/form"</w:instrText>
      </w:r>
      <w:r w:rsidRPr="00976FA1">
        <w:rPr>
          <w:rStyle w:val="Hipercze"/>
          <w:color w:val="36A9E1" w:themeColor="accent5"/>
          <w:sz w:val="18"/>
        </w:rPr>
      </w:r>
      <w:r w:rsidRPr="00976FA1">
        <w:rPr>
          <w:rStyle w:val="Hipercze"/>
          <w:color w:val="36A9E1" w:themeColor="accent5"/>
          <w:sz w:val="18"/>
        </w:rPr>
        <w:fldChar w:fldCharType="separate"/>
      </w:r>
      <w:r w:rsidRPr="00976FA1">
        <w:rPr>
          <w:rStyle w:val="Hipercze"/>
          <w:color w:val="36A9E1" w:themeColor="accent5"/>
          <w:sz w:val="18"/>
        </w:rPr>
        <w:t>https://swpp2.gkpge.pl/app/helpdesk/form</w:t>
      </w:r>
      <w:r w:rsidRPr="00976FA1">
        <w:rPr>
          <w:rStyle w:val="Hipercze"/>
          <w:color w:val="36A9E1" w:themeColor="accent5"/>
          <w:sz w:val="18"/>
        </w:rPr>
        <w:fldChar w:fldCharType="end"/>
      </w:r>
      <w:r>
        <w:rPr>
          <w:rFonts w:eastAsiaTheme="majorEastAsia" w:cstheme="majorBidi"/>
          <w:bCs/>
          <w:color w:val="000000" w:themeColor="text1"/>
          <w:szCs w:val="18"/>
        </w:rPr>
        <w:t xml:space="preserve"> </w:t>
      </w:r>
      <w:bookmarkEnd w:id="58"/>
    </w:p>
    <w:p w14:paraId="35247183" w14:textId="77777777" w:rsidR="00976FA1" w:rsidRPr="00F42027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</w:p>
    <w:p w14:paraId="55BC7740" w14:textId="6FC1DEA5" w:rsidR="00DC2E4C" w:rsidRPr="00263331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C75417">
        <w:rPr>
          <w:b/>
        </w:rPr>
        <w:t>Godziny pracy:</w:t>
      </w:r>
      <w:r w:rsidRPr="00263331">
        <w:t xml:space="preserve"> Help </w:t>
      </w:r>
      <w:proofErr w:type="spellStart"/>
      <w:r w:rsidRPr="00263331">
        <w:t>Desk</w:t>
      </w:r>
      <w:proofErr w:type="spellEnd"/>
      <w:r w:rsidRPr="00263331">
        <w:t xml:space="preserve"> Systemu Zakupowego dostępny jest codziennie od poniedziałku do</w:t>
      </w:r>
      <w:r w:rsidR="00AC41D8">
        <w:t> </w:t>
      </w:r>
      <w:r w:rsidRPr="00263331">
        <w:t>piątku w godzinach 08:00 - 16:00 (z wyłączeniem dni ustawowo wolnych od pracy).</w:t>
      </w:r>
    </w:p>
    <w:p w14:paraId="3A37A6EB" w14:textId="2345F991" w:rsidR="00DC2E4C" w:rsidRPr="00DC2E4C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DC2E4C">
        <w:t xml:space="preserve">Zakres wsparcia: </w:t>
      </w:r>
      <w:hyperlink r:id="rId22" w:history="1">
        <w:r w:rsidRPr="00D53C50">
          <w:rPr>
            <w:rStyle w:val="Hipercze"/>
            <w:color w:val="36A9E1" w:themeColor="accent5"/>
            <w:sz w:val="18"/>
            <w:szCs w:val="18"/>
          </w:rPr>
          <w:t>https://www.gkpge.pl/grupa-pge/przetargi/zakupy</w:t>
        </w:r>
      </w:hyperlink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lastRenderedPageBreak/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77777777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516ABB6F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- WZÓR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3930BE84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>Arkusz kalkulacyjny</w:t>
            </w:r>
          </w:p>
        </w:tc>
      </w:tr>
      <w:tr w:rsidR="00CA1A5C" w:rsidRPr="00263331" w14:paraId="2CB6E1E8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4F3BBFC9" w14:textId="79840162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B</w:t>
            </w:r>
          </w:p>
        </w:tc>
        <w:tc>
          <w:tcPr>
            <w:tcW w:w="6520" w:type="dxa"/>
            <w:vAlign w:val="center"/>
          </w:tcPr>
          <w:p w14:paraId="42395677" w14:textId="54CB5D54" w:rsidR="00CA1A5C" w:rsidRDefault="009B3FA6" w:rsidP="00BD0C3A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17CCBE8E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9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0259A2">
                  <w:rPr>
                    <w:rFonts w:cstheme="minorHAnsi"/>
                    <w:iCs/>
                  </w:rPr>
                  <w:t>robót budowlanych</w:t>
                </w:r>
              </w:sdtContent>
            </w:sdt>
            <w:r w:rsidR="00B02172" w:rsidRPr="00B02172">
              <w:rPr>
                <w:szCs w:val="18"/>
              </w:rPr>
              <w:t xml:space="preserve"> </w:t>
            </w:r>
            <w:r w:rsidRPr="00B02172">
              <w:rPr>
                <w:szCs w:val="18"/>
              </w:rPr>
              <w:t>-</w:t>
            </w:r>
            <w:r>
              <w:rPr>
                <w:szCs w:val="18"/>
              </w:rPr>
              <w:t xml:space="preserve"> WZÓR</w:t>
            </w:r>
            <w:bookmarkEnd w:id="59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748D1663" w:rsidR="00CA1A5C" w:rsidRPr="00263331" w:rsidRDefault="009B3FA6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3A6DC705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9B3FA6">
              <w:rPr>
                <w:szCs w:val="18"/>
              </w:rPr>
              <w:t>Projekt Umowy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107E53A1" w:rsidR="00BD0C3A" w:rsidRPr="00263331" w:rsidRDefault="00D121B5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rPr>
                <w:szCs w:val="18"/>
              </w:rPr>
              <w:t>Nie dotyczy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1083F895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0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- WZÓR</w:t>
            </w:r>
            <w:bookmarkEnd w:id="60"/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6497AD05" w:rsidR="00BD0C3A" w:rsidDel="00A04428" w:rsidRDefault="009B3FA6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Nie doty</w:t>
            </w:r>
            <w:r w:rsidR="00343DE2">
              <w:rPr>
                <w:rFonts w:cs="Calibri"/>
                <w:szCs w:val="18"/>
              </w:rPr>
              <w:t>czy</w:t>
            </w:r>
          </w:p>
        </w:tc>
      </w:tr>
      <w:tr w:rsidR="00CA1A5C" w:rsidRPr="00263331" w14:paraId="5EEF23E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541A38AC" w14:textId="0C4F16AE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9</w:t>
            </w:r>
          </w:p>
        </w:tc>
        <w:tc>
          <w:tcPr>
            <w:tcW w:w="6520" w:type="dxa"/>
            <w:vAlign w:val="center"/>
          </w:tcPr>
          <w:p w14:paraId="0CFCF27C" w14:textId="303E1E57" w:rsidR="00CA1A5C" w:rsidRDefault="00D121B5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t>Nie dotyczy</w:t>
            </w:r>
          </w:p>
        </w:tc>
      </w:tr>
      <w:tr w:rsidR="00CA1A5C" w:rsidRPr="00263331" w14:paraId="673B4B5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B0F09C6" w14:textId="1E9ED7AA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</w:t>
            </w:r>
            <w:r w:rsidR="001D5762">
              <w:rPr>
                <w:rFonts w:cs="Calibri"/>
                <w:b/>
                <w:szCs w:val="18"/>
              </w:rPr>
              <w:t>0</w:t>
            </w:r>
          </w:p>
        </w:tc>
        <w:tc>
          <w:tcPr>
            <w:tcW w:w="6520" w:type="dxa"/>
            <w:vAlign w:val="center"/>
          </w:tcPr>
          <w:p w14:paraId="7AF6C047" w14:textId="25F86A0C" w:rsidR="00CA1A5C" w:rsidRDefault="00D121B5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t>Nie dotyczy</w:t>
            </w:r>
            <w:r w:rsidR="00CA1A5C" w:rsidRPr="0E1A371B">
              <w:t xml:space="preserve"> </w:t>
            </w:r>
          </w:p>
        </w:tc>
      </w:tr>
      <w:tr w:rsidR="002F5DAC" w:rsidRPr="00263331" w14:paraId="216EF4B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F33E214" w14:textId="4CB17A7C" w:rsidR="002F5DAC" w:rsidRDefault="002F5DA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11</w:t>
            </w:r>
          </w:p>
        </w:tc>
        <w:tc>
          <w:tcPr>
            <w:tcW w:w="6520" w:type="dxa"/>
            <w:vAlign w:val="center"/>
          </w:tcPr>
          <w:p w14:paraId="5474D728" w14:textId="4B98AB8C" w:rsidR="002F5DAC" w:rsidRDefault="00D121B5" w:rsidP="00CA1A5C">
            <w:pPr>
              <w:tabs>
                <w:tab w:val="left" w:pos="1980"/>
              </w:tabs>
              <w:spacing w:before="120" w:after="120" w:line="276" w:lineRule="auto"/>
            </w:pPr>
            <w:r>
              <w:t>Nie dotyczy</w:t>
            </w:r>
          </w:p>
        </w:tc>
      </w:tr>
      <w:tr w:rsidR="001558A0" w:rsidRPr="00263331" w14:paraId="5A082BD2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4C8E3A48" w14:textId="75EB407D" w:rsidR="001558A0" w:rsidRDefault="001558A0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12</w:t>
            </w:r>
          </w:p>
        </w:tc>
        <w:tc>
          <w:tcPr>
            <w:tcW w:w="6520" w:type="dxa"/>
            <w:vAlign w:val="center"/>
          </w:tcPr>
          <w:p w14:paraId="075EC715" w14:textId="187DC352" w:rsidR="001558A0" w:rsidRDefault="001558A0" w:rsidP="00CA1A5C">
            <w:pPr>
              <w:tabs>
                <w:tab w:val="left" w:pos="1980"/>
              </w:tabs>
              <w:spacing w:before="120" w:after="120" w:line="276" w:lineRule="auto"/>
            </w:pPr>
            <w:r>
              <w:rPr>
                <w:color w:val="000000" w:themeColor="text1"/>
              </w:rPr>
              <w:t>Harmonogram Rzeczowo-</w:t>
            </w:r>
            <w:r w:rsidR="00D121B5">
              <w:rPr>
                <w:color w:val="000000" w:themeColor="text1"/>
              </w:rPr>
              <w:t>Finansowy</w:t>
            </w:r>
          </w:p>
        </w:tc>
      </w:tr>
    </w:tbl>
    <w:p w14:paraId="723CB8C0" w14:textId="77777777" w:rsidR="00DC2E4C" w:rsidRDefault="00DC2E4C" w:rsidP="00DC2E4C"/>
    <w:p w14:paraId="55EA9A05" w14:textId="6C505564" w:rsidR="003574D1" w:rsidRDefault="003574D1">
      <w:pPr>
        <w:rPr>
          <w:rFonts w:eastAsia="Times New Roman" w:cs="Times New Roman"/>
          <w:b/>
          <w:szCs w:val="18"/>
        </w:rPr>
      </w:pPr>
    </w:p>
    <w:p w14:paraId="59D7F141" w14:textId="77777777" w:rsidR="0030648A" w:rsidRDefault="0030648A" w:rsidP="00B0415A">
      <w:pPr>
        <w:jc w:val="right"/>
        <w:outlineLvl w:val="0"/>
        <w:rPr>
          <w:b/>
        </w:rPr>
      </w:pPr>
    </w:p>
    <w:p w14:paraId="12D76C15" w14:textId="77777777" w:rsidR="0030648A" w:rsidRDefault="0030648A" w:rsidP="00B0415A">
      <w:pPr>
        <w:jc w:val="right"/>
        <w:outlineLvl w:val="0"/>
        <w:rPr>
          <w:b/>
        </w:rPr>
      </w:pPr>
    </w:p>
    <w:p w14:paraId="36F93B2D" w14:textId="77777777" w:rsidR="0030648A" w:rsidRDefault="0030648A" w:rsidP="00B0415A">
      <w:pPr>
        <w:jc w:val="right"/>
        <w:outlineLvl w:val="0"/>
        <w:rPr>
          <w:b/>
        </w:rPr>
      </w:pPr>
    </w:p>
    <w:p w14:paraId="0712245B" w14:textId="77777777" w:rsidR="0030648A" w:rsidRDefault="0030648A" w:rsidP="00B0415A">
      <w:pPr>
        <w:jc w:val="right"/>
        <w:outlineLvl w:val="0"/>
        <w:rPr>
          <w:b/>
        </w:rPr>
      </w:pPr>
    </w:p>
    <w:p w14:paraId="2CF4FCAA" w14:textId="77777777" w:rsidR="0030648A" w:rsidRDefault="0030648A" w:rsidP="00B0415A">
      <w:pPr>
        <w:jc w:val="right"/>
        <w:outlineLvl w:val="0"/>
        <w:rPr>
          <w:b/>
        </w:rPr>
      </w:pPr>
    </w:p>
    <w:p w14:paraId="5374E889" w14:textId="77777777" w:rsidR="0030648A" w:rsidRDefault="0030648A" w:rsidP="00B0415A">
      <w:pPr>
        <w:jc w:val="right"/>
        <w:outlineLvl w:val="0"/>
        <w:rPr>
          <w:b/>
        </w:rPr>
      </w:pPr>
    </w:p>
    <w:p w14:paraId="57806592" w14:textId="77777777" w:rsidR="0030648A" w:rsidRDefault="0030648A" w:rsidP="00B0415A">
      <w:pPr>
        <w:jc w:val="right"/>
        <w:outlineLvl w:val="0"/>
        <w:rPr>
          <w:b/>
        </w:rPr>
      </w:pPr>
    </w:p>
    <w:p w14:paraId="76A8F557" w14:textId="77777777" w:rsidR="0030648A" w:rsidRDefault="0030648A" w:rsidP="00B0415A">
      <w:pPr>
        <w:jc w:val="right"/>
        <w:outlineLvl w:val="0"/>
        <w:rPr>
          <w:b/>
        </w:rPr>
      </w:pPr>
    </w:p>
    <w:p w14:paraId="01F98A8A" w14:textId="77777777" w:rsidR="0030648A" w:rsidRDefault="0030648A" w:rsidP="00B0415A">
      <w:pPr>
        <w:jc w:val="right"/>
        <w:outlineLvl w:val="0"/>
        <w:rPr>
          <w:b/>
        </w:rPr>
      </w:pPr>
    </w:p>
    <w:p w14:paraId="2734F7F6" w14:textId="77777777" w:rsidR="0030648A" w:rsidRDefault="0030648A" w:rsidP="00B0415A">
      <w:pPr>
        <w:jc w:val="right"/>
        <w:outlineLvl w:val="0"/>
        <w:rPr>
          <w:b/>
        </w:rPr>
      </w:pPr>
    </w:p>
    <w:p w14:paraId="07ACBF09" w14:textId="77777777" w:rsidR="0030648A" w:rsidRDefault="0030648A" w:rsidP="00B0415A">
      <w:pPr>
        <w:jc w:val="right"/>
        <w:outlineLvl w:val="0"/>
        <w:rPr>
          <w:b/>
        </w:rPr>
      </w:pPr>
    </w:p>
    <w:p w14:paraId="15D90240" w14:textId="77777777" w:rsidR="0030648A" w:rsidRDefault="0030648A" w:rsidP="00B0415A">
      <w:pPr>
        <w:jc w:val="right"/>
        <w:outlineLvl w:val="0"/>
        <w:rPr>
          <w:b/>
        </w:rPr>
      </w:pPr>
    </w:p>
    <w:p w14:paraId="1FE3052C" w14:textId="77777777" w:rsidR="0030648A" w:rsidRDefault="0030648A" w:rsidP="00B0415A">
      <w:pPr>
        <w:jc w:val="right"/>
        <w:outlineLvl w:val="0"/>
        <w:rPr>
          <w:b/>
        </w:rPr>
      </w:pPr>
    </w:p>
    <w:p w14:paraId="2F325585" w14:textId="77777777" w:rsidR="0030648A" w:rsidRDefault="0030648A" w:rsidP="00B0415A">
      <w:pPr>
        <w:jc w:val="right"/>
        <w:outlineLvl w:val="0"/>
        <w:rPr>
          <w:b/>
        </w:rPr>
      </w:pPr>
    </w:p>
    <w:p w14:paraId="4ADD6236" w14:textId="634A29CC" w:rsidR="00735FA3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35124FF3" w14:textId="77777777" w:rsidR="00CC2B69" w:rsidRDefault="00CC2B69" w:rsidP="00B0415A">
      <w:pPr>
        <w:jc w:val="right"/>
        <w:outlineLvl w:val="0"/>
        <w:rPr>
          <w:b/>
        </w:rPr>
      </w:pPr>
    </w:p>
    <w:p w14:paraId="450346CA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[znajduje się w osobnym pliku]</w:t>
      </w:r>
    </w:p>
    <w:p w14:paraId="05EC88D9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714DB8D9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5BC2AD8C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591428CE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22019B08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0781FC54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14983FD8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407E5E6E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5CC7DEE8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18B05366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1AEFCD1D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1B3A5AAE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554B44F4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17CD5E57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37FF5893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4745B513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3CDB83BB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1BA7C436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5A4EDDCC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728E41AF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40B3EBDE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4C027FF8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2D55E9B7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4F389EBA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69888D82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258A6802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208B7EAC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3CA19007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4FF210BB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77CD9023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69DFFD5C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2D03B0D4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</w:p>
    <w:p w14:paraId="731D746D" w14:textId="77777777" w:rsidR="00735FA3" w:rsidRDefault="00735FA3" w:rsidP="006856B7">
      <w:pPr>
        <w:jc w:val="right"/>
        <w:rPr>
          <w:b/>
        </w:rPr>
      </w:pPr>
    </w:p>
    <w:p w14:paraId="07F60CC2" w14:textId="69BFAE3A" w:rsidR="006856B7" w:rsidRDefault="00DC2E4C" w:rsidP="00CC2B69">
      <w:pPr>
        <w:rPr>
          <w:b/>
        </w:rPr>
      </w:pPr>
      <w:r w:rsidRPr="00B71AA7">
        <w:rPr>
          <w:b/>
        </w:rPr>
        <w:lastRenderedPageBreak/>
        <w:t>ZAŁĄCZNIK NR 2 DO SWZ – FORMULARZ OFERTY</w:t>
      </w:r>
      <w:r w:rsidR="008D5386" w:rsidRPr="008D5386">
        <w:rPr>
          <w:b/>
        </w:rPr>
        <w:t xml:space="preserve"> WRAZ Z ZAŁACZNIKIEM NR 7 - OŚWIADCZENIE WYKONAWCY POTWIERDZAJĄCE BRAK PODSTAW WYKLUCZENIA- TEKST JEDNOLITY </w:t>
      </w:r>
      <w:r w:rsidR="007F1989">
        <w:rPr>
          <w:b/>
        </w:rPr>
        <w:t>- WZÓR</w:t>
      </w:r>
      <w:r w:rsidRPr="00B71AA7">
        <w:rPr>
          <w:b/>
        </w:rPr>
        <w:t xml:space="preserve">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4D98EA8C" w:rsidR="00F62662" w:rsidRPr="00F62662" w:rsidRDefault="009E448F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9B3FA6">
            <w:rPr>
              <w:rFonts w:cstheme="minorHAnsi"/>
              <w:b/>
              <w:bCs/>
            </w:rPr>
            <w:t>PGE ENERGETYKA KOLEJOWA S.A.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9E448F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432B01E6" w:rsidR="00DC2E4C" w:rsidRPr="007F1989" w:rsidRDefault="00DC2E4C" w:rsidP="00B71AA7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123E79">
            <w:rPr>
              <w:rFonts w:ascii="Verdana" w:hAnsi="Verdana" w:cstheme="majorBidi"/>
              <w:b/>
              <w:bCs/>
              <w:szCs w:val="26"/>
            </w:rPr>
            <w:t>Modernizacja Kanałów Punktu Napraw Pojazdów Szynowych w Dąbrowie Górniczej</w:t>
          </w:r>
        </w:sdtContent>
      </w:sdt>
    </w:p>
    <w:p w14:paraId="19EAABB1" w14:textId="208A7EB6" w:rsidR="00DC2E4C" w:rsidRDefault="00DC2E4C" w:rsidP="00B71AA7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23E79">
            <w:rPr>
              <w:b/>
              <w:bCs/>
            </w:rPr>
            <w:t>POST/HZ/EK/HZL/00025/2026</w:t>
          </w:r>
        </w:sdtContent>
      </w:sdt>
    </w:p>
    <w:p w14:paraId="5AC95EFF" w14:textId="77777777" w:rsidR="00DC2E4C" w:rsidRDefault="00DC2E4C" w:rsidP="00DC2E4C"/>
    <w:p w14:paraId="7A4E313A" w14:textId="6760D158" w:rsidR="00DC2E4C" w:rsidRPr="00B71AA7" w:rsidRDefault="001342C0" w:rsidP="001E33AB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B71AA7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DC2E4C"/>
    <w:p w14:paraId="00DEE5ED" w14:textId="77777777" w:rsidR="00DC2E4C" w:rsidRPr="00B71AA7" w:rsidRDefault="00DC2E4C" w:rsidP="00B71AA7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DC2E4C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DC2E4C"/>
    <w:p w14:paraId="7FF8E1B5" w14:textId="3C106D6F" w:rsidR="00DC2E4C" w:rsidRDefault="001342C0" w:rsidP="001E33AB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BC3366">
      <w:pPr>
        <w:pStyle w:val="Akapitzlist"/>
        <w:spacing w:after="240"/>
        <w:rPr>
          <w:b/>
        </w:rPr>
      </w:pPr>
    </w:p>
    <w:p w14:paraId="09F7E008" w14:textId="16804D91" w:rsidR="00DC2E4C" w:rsidRDefault="00DC2E4C" w:rsidP="00CE1093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6E601E8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 w:rsidR="007B2F29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23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5C72F30F" w:rsidR="00C75417" w:rsidRPr="00604915" w:rsidRDefault="007B2F29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B2F29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Modernizacja Kanałów Punktu Napraw Pojazdów Szynowych w Dąbrowie Górniczej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CE1093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CE1093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lastRenderedPageBreak/>
        <w:t>OŚWIADCZENIA I INFORMACJE:</w:t>
      </w:r>
    </w:p>
    <w:p w14:paraId="1A0106DC" w14:textId="33692C0A" w:rsidR="00DC2E4C" w:rsidRDefault="00DC2E4C" w:rsidP="00CE1093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6102FA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6102FA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6102FA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Pr="006102FA" w:rsidRDefault="00DC2E4C" w:rsidP="006102FA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</w:pPr>
      <w:r>
        <w:t xml:space="preserve">nie </w:t>
      </w:r>
      <w:r w:rsidRPr="006102FA">
        <w:t xml:space="preserve">podlegamy wykluczeniu na podstawie pkt </w:t>
      </w:r>
      <w:r w:rsidR="00DE2215" w:rsidRPr="006102FA">
        <w:t>5.1. SWZ</w:t>
      </w:r>
      <w:r w:rsidR="00B21523" w:rsidRPr="006102FA">
        <w:t>,</w:t>
      </w:r>
    </w:p>
    <w:p w14:paraId="7D642CAE" w14:textId="77777777" w:rsidR="002D655E" w:rsidRPr="006102FA" w:rsidRDefault="00087646" w:rsidP="006102FA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</w:pPr>
      <w:r w:rsidRPr="006102FA">
        <w:t>nie zalega</w:t>
      </w:r>
      <w:r w:rsidR="007D09E5" w:rsidRPr="006102FA">
        <w:t>my</w:t>
      </w:r>
      <w:r w:rsidRPr="006102FA">
        <w:t xml:space="preserve"> z opłacaniem podatków i </w:t>
      </w:r>
      <w:r w:rsidR="007D09E5" w:rsidRPr="006102FA">
        <w:t>składek</w:t>
      </w:r>
      <w:r w:rsidR="0084040D" w:rsidRPr="006102FA">
        <w:t xml:space="preserve"> związanych z ubezpieczeniem społecznym</w:t>
      </w:r>
      <w:r w:rsidR="002D655E" w:rsidRPr="006102FA">
        <w:t>,</w:t>
      </w:r>
    </w:p>
    <w:p w14:paraId="5421A058" w14:textId="09D76732" w:rsidR="00463BA7" w:rsidRPr="006102FA" w:rsidRDefault="006102FA" w:rsidP="006102FA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</w:pPr>
      <w:r w:rsidRPr="006102FA">
        <w:t>nie dotyczy</w:t>
      </w:r>
      <w:r w:rsidR="006F70CE" w:rsidRPr="006102FA">
        <w:t>,</w:t>
      </w:r>
    </w:p>
    <w:p w14:paraId="263CAD05" w14:textId="6158B7FA" w:rsidR="00087646" w:rsidRPr="006102FA" w:rsidRDefault="006102FA" w:rsidP="00CE1093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</w:pPr>
      <w:r w:rsidRPr="006102FA">
        <w:t>nie dotyczy</w:t>
      </w:r>
      <w:r w:rsidR="00496AB1" w:rsidRPr="006102FA">
        <w:t>.</w:t>
      </w:r>
      <w:r w:rsidR="00087646" w:rsidRPr="006102FA">
        <w:t xml:space="preserve"> </w:t>
      </w:r>
    </w:p>
    <w:p w14:paraId="50CF7BBB" w14:textId="62061B66" w:rsidR="00063C0D" w:rsidRPr="002A1D1F" w:rsidRDefault="00DC2E4C" w:rsidP="00CE1093">
      <w:pPr>
        <w:pStyle w:val="Styl1"/>
        <w:jc w:val="both"/>
      </w:pPr>
      <w:r w:rsidRPr="002A1D1F">
        <w:t xml:space="preserve">W zakresie warunków udziału w </w:t>
      </w:r>
      <w:r w:rsidRPr="00805451">
        <w:t xml:space="preserve">Postępowaniu </w:t>
      </w:r>
      <w:r w:rsidR="006102FA">
        <w:t xml:space="preserve">nie </w:t>
      </w:r>
      <w:r w:rsidRPr="00805451">
        <w:t>zamierzamy</w:t>
      </w:r>
      <w:r w:rsidR="004635E9" w:rsidRPr="00805451">
        <w:t xml:space="preserve"> </w:t>
      </w:r>
      <w:r w:rsidRPr="00805451">
        <w:t>polegać na potencjale p</w:t>
      </w:r>
      <w:r w:rsidR="00B126A1" w:rsidRPr="00805451">
        <w:t>odmiotu udostępniającego zasoby</w:t>
      </w:r>
      <w:r w:rsidR="006102FA">
        <w:t>.</w:t>
      </w:r>
    </w:p>
    <w:p w14:paraId="42CA94B1" w14:textId="4589F7B5" w:rsidR="00063C0D" w:rsidRDefault="00DC2E4C" w:rsidP="00CE1093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427F27A9" w:rsidR="009C5E9F" w:rsidRDefault="009C5E9F" w:rsidP="00CE1093">
      <w:pPr>
        <w:pStyle w:val="Styl1"/>
        <w:jc w:val="both"/>
      </w:pPr>
      <w:r>
        <w:t xml:space="preserve">Akceptujemy treść projektowanych </w:t>
      </w:r>
      <w:r w:rsidRPr="00CC2B69">
        <w:t>postanowień</w:t>
      </w:r>
      <w:r w:rsidR="00FD6B84" w:rsidRPr="00CC2B69">
        <w:t xml:space="preserve"> wzoru</w:t>
      </w:r>
      <w:r w:rsidRPr="00CC2B69">
        <w:t xml:space="preserve"> Umowy</w:t>
      </w:r>
      <w:r w:rsidR="00FD6B84" w:rsidRPr="00CC2B69">
        <w:t xml:space="preserve"> </w:t>
      </w:r>
      <w:r w:rsidRPr="00CC2B69">
        <w:t>załączonych</w:t>
      </w:r>
      <w:r>
        <w:t xml:space="preserve"> do SWZ i</w:t>
      </w:r>
      <w:r w:rsidR="000F330D">
        <w:t> </w:t>
      </w:r>
      <w:r>
        <w:t>w</w:t>
      </w:r>
      <w:r w:rsidR="000F330D">
        <w:t> </w:t>
      </w:r>
      <w:r>
        <w:t xml:space="preserve">przypadku wyboru naszej </w:t>
      </w:r>
      <w:r w:rsidRPr="00CC2B69">
        <w:t>Oferty podpiszemy Umowę na warunkach</w:t>
      </w:r>
      <w:r>
        <w:t xml:space="preserve"> określonych przez Zamawiającego. </w:t>
      </w:r>
    </w:p>
    <w:p w14:paraId="70B734D9" w14:textId="644CBEDA" w:rsidR="00063C0D" w:rsidRDefault="00DC2E4C" w:rsidP="00CE1093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CE1093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CE1093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CE1093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CE1093">
      <w:pPr>
        <w:pStyle w:val="Styl1"/>
      </w:pPr>
      <w:r>
        <w:t>Oświadczamy, że</w:t>
      </w:r>
      <w:r w:rsidR="00DC2E4C">
        <w:t xml:space="preserve">: </w:t>
      </w:r>
    </w:p>
    <w:p w14:paraId="7DB00381" w14:textId="2651DC68" w:rsidR="00DC2E4C" w:rsidRDefault="009E448F" w:rsidP="00CE1093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72101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45FF4122" w:rsidR="00B71AA7" w:rsidRDefault="009E448F" w:rsidP="00CE1093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956219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CE1093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CE1093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CE1093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CE1093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CE1093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CE1093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CE1093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CE1093">
      <w:pPr>
        <w:jc w:val="both"/>
      </w:pPr>
    </w:p>
    <w:p w14:paraId="1B09B0EB" w14:textId="77777777" w:rsidR="00B71AA7" w:rsidRDefault="00B71AA7" w:rsidP="00CE1093">
      <w:pPr>
        <w:jc w:val="both"/>
      </w:pPr>
    </w:p>
    <w:p w14:paraId="5DD4EEED" w14:textId="77777777" w:rsidR="00B71AA7" w:rsidRDefault="00B71AA7" w:rsidP="00CE1093">
      <w:pPr>
        <w:jc w:val="both"/>
      </w:pPr>
    </w:p>
    <w:p w14:paraId="4CDEE5D8" w14:textId="77777777" w:rsidR="00B71AA7" w:rsidRDefault="00B71AA7" w:rsidP="00CE1093">
      <w:pPr>
        <w:jc w:val="both"/>
      </w:pPr>
    </w:p>
    <w:p w14:paraId="6F29BFBF" w14:textId="23215158" w:rsidR="00DC2E4C" w:rsidRDefault="00DC2E4C" w:rsidP="00CE1093">
      <w:pPr>
        <w:jc w:val="both"/>
      </w:pPr>
      <w:r>
        <w:tab/>
      </w:r>
    </w:p>
    <w:p w14:paraId="2FADF6E7" w14:textId="7A057B77" w:rsidR="00063C0D" w:rsidRDefault="007F1989" w:rsidP="00CE1093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0E4537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21D2EB41" w:rsidR="00063C0D" w:rsidRDefault="00DC2E4C" w:rsidP="007F1989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343DE2">
            <w:rPr>
              <w:rFonts w:cstheme="minorHAnsi"/>
              <w:b/>
              <w:bCs/>
            </w:rPr>
            <w:t>90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7F1989">
      <w:pPr>
        <w:pStyle w:val="Styl1"/>
      </w:pPr>
      <w:r>
        <w:t>Informujemy, że</w:t>
      </w:r>
      <w:r w:rsidR="00DC2E4C">
        <w:t>:</w:t>
      </w:r>
    </w:p>
    <w:p w14:paraId="50183FB0" w14:textId="03CB474B" w:rsidR="00DC2E4C" w:rsidRDefault="009E448F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1770302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1342C0">
        <w:t>niniejsza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8C3BB33" w:rsidR="00DC2E4C" w:rsidRDefault="009E448F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318008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66B1CD5D" w:rsidR="00034147" w:rsidRDefault="00CC2B69" w:rsidP="00D21BCD">
      <w:pPr>
        <w:pStyle w:val="Styl1"/>
        <w:jc w:val="both"/>
      </w:pPr>
      <w:r>
        <w:t>Nie dotyczy.</w:t>
      </w:r>
    </w:p>
    <w:p w14:paraId="18668DB2" w14:textId="15EF8404" w:rsidR="00DC2E4C" w:rsidRDefault="00034147" w:rsidP="00D21BCD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08511F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55BECA70" w:rsidR="0035204E" w:rsidRPr="00D15E2A" w:rsidRDefault="00DC2E4C" w:rsidP="0008511F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259A2">
            <w:rPr>
              <w:rFonts w:cstheme="minorHAnsi"/>
            </w:rPr>
            <w:t>robót budowlanych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08511F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08511F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08511F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2B8F221C" w:rsidR="0035204E" w:rsidRPr="007F1989" w:rsidRDefault="00DC2E4C" w:rsidP="0008511F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23E79">
            <w:rPr>
              <w:b/>
              <w:bCs/>
            </w:rPr>
            <w:t>POST/HZ/EK/HZL/00025/2026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08511F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1F56035B" w:rsidR="00DC2E4C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  <w:r w:rsidR="006102FA">
        <w:br/>
      </w:r>
    </w:p>
    <w:p w14:paraId="34D6EB33" w14:textId="77777777" w:rsidR="006102FA" w:rsidRDefault="006102FA" w:rsidP="006102FA">
      <w:pPr>
        <w:spacing w:before="40" w:after="240"/>
      </w:pPr>
    </w:p>
    <w:p w14:paraId="54F4DF62" w14:textId="77777777" w:rsidR="006102FA" w:rsidRPr="00DC2E4C" w:rsidRDefault="006102FA" w:rsidP="006102FA">
      <w:pPr>
        <w:spacing w:before="40" w:after="240"/>
      </w:pPr>
    </w:p>
    <w:p w14:paraId="5EFE331B" w14:textId="77777777" w:rsidR="005B1766" w:rsidRPr="00D21BCD" w:rsidRDefault="005B1766" w:rsidP="005B1766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lastRenderedPageBreak/>
        <w:t xml:space="preserve">Oświadczenia Wykonawcy ubiegającego się o udzielenie zamówienia </w:t>
      </w:r>
    </w:p>
    <w:p w14:paraId="58FB8BBE" w14:textId="77777777" w:rsidR="005B1766" w:rsidRPr="00343A6C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52CD84E" w14:textId="77777777" w:rsidR="005B1766" w:rsidRPr="0035204E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647311D5" w14:textId="71CE174B" w:rsidR="005B1766" w:rsidRDefault="005B1766" w:rsidP="005B1766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95264764"/>
          <w:placeholder>
            <w:docPart w:val="5570877DF3B6407F85B47F628C670AA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123E79">
            <w:rPr>
              <w:rFonts w:ascii="Verdana" w:hAnsi="Verdana" w:cstheme="majorBidi"/>
              <w:b/>
              <w:bCs/>
              <w:szCs w:val="26"/>
            </w:rPr>
            <w:t>Modernizacja Kanałów Punktu Napraw Pojazdów Szynowych w Dąbrowie Górniczej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 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-955943495"/>
          <w:placeholder>
            <w:docPart w:val="7437E0A9272545C592BA2AA2F184BE1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23E79">
            <w:rPr>
              <w:b/>
              <w:bCs/>
            </w:rPr>
            <w:t>POST/HZ/EK/HZL/00025/2026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223F44" w:rsidRPr="00223F44">
        <w:rPr>
          <w:rFonts w:cstheme="minorHAnsi"/>
          <w:b/>
          <w:bCs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41400150"/>
          <w:placeholder>
            <w:docPart w:val="F8088B01738E46C291707C9C5A0585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223F44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2D800EF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24CBEE5B" w14:textId="065F1EBA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D85D72" w:rsidRPr="00AA1E45">
        <w:rPr>
          <w:rFonts w:eastAsia="Times New Roman" w:cs="Arial"/>
          <w:szCs w:val="18"/>
        </w:rPr>
        <w:t xml:space="preserve">, </w:t>
      </w:r>
      <w:bookmarkStart w:id="61" w:name="_Hlk214000786"/>
      <w:r w:rsidR="00D85D7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bookmarkEnd w:id="61"/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3E83E8DC" w14:textId="6F0E07B0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z d.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D312A7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6589048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PODWYKONAWCY, NA KTÓREGO PRZYPADA PONAD 10% WARTOŚCI ZAMÓWIENIA:</w:t>
      </w:r>
    </w:p>
    <w:p w14:paraId="5480A41C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624AEEB" w14:textId="61F84B9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lastRenderedPageBreak/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A73EDC">
        <w:rPr>
          <w:rFonts w:eastAsia="Times New Roman" w:cs="Arial"/>
          <w:szCs w:val="18"/>
        </w:rPr>
        <w:t xml:space="preserve"> </w:t>
      </w:r>
      <w:bookmarkStart w:id="62" w:name="_Hlk213999386"/>
      <w:r w:rsidR="00A73EDC" w:rsidRPr="00F3090F">
        <w:rPr>
          <w:rFonts w:eastAsia="Times New Roman" w:cs="Arial"/>
          <w:szCs w:val="18"/>
        </w:rPr>
        <w:t>zaktualizowanym rozporządzeniem Rady (UE) 2025/2033</w:t>
      </w:r>
      <w:bookmarkEnd w:id="62"/>
      <w:r w:rsidRPr="0035204E">
        <w:rPr>
          <w:rFonts w:eastAsia="Times New Roman" w:cs="Arial"/>
          <w:szCs w:val="18"/>
        </w:rPr>
        <w:t>.</w:t>
      </w:r>
    </w:p>
    <w:p w14:paraId="28576B0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3CB1B67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8B20C03" w14:textId="472E43A4" w:rsidR="005B1766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B47059">
        <w:rPr>
          <w:rFonts w:eastAsia="Times New Roman" w:cs="Arial"/>
          <w:szCs w:val="18"/>
        </w:rPr>
        <w:t xml:space="preserve"> </w:t>
      </w:r>
      <w:r w:rsidR="00B47059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1839094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1F4E4E2A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19774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5E01A65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0579015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3A3F30BF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253DF54B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54F8014E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4959A663" w14:textId="77777777" w:rsidR="005B1766" w:rsidRPr="004119DA" w:rsidRDefault="005B1766" w:rsidP="005B1766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0F51127D" w14:textId="77777777" w:rsidR="005B1766" w:rsidRPr="00735FA3" w:rsidRDefault="005B1766" w:rsidP="005B1766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520B27C3" w14:textId="453C454D" w:rsidR="00511BEA" w:rsidRDefault="00511BEA" w:rsidP="00CC2B69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  <w:r w:rsidRPr="00511BEA">
        <w:rPr>
          <w:rFonts w:eastAsia="Times New Roman" w:cs="Times New Roman"/>
          <w:b/>
          <w:szCs w:val="18"/>
        </w:rPr>
        <w:lastRenderedPageBreak/>
        <w:t xml:space="preserve">ZAŁĄCZNIK NR 2A DO SWZ – FORMULARZ CENOWY/ARKUSZ KALKULACYJNY </w:t>
      </w:r>
      <w:r w:rsidR="00CC2B69">
        <w:rPr>
          <w:rFonts w:eastAsia="Times New Roman" w:cs="Times New Roman"/>
          <w:b/>
          <w:szCs w:val="18"/>
        </w:rPr>
        <w:t>–</w:t>
      </w:r>
      <w:r w:rsidRPr="00511BEA">
        <w:rPr>
          <w:rFonts w:eastAsia="Times New Roman" w:cs="Times New Roman"/>
          <w:b/>
          <w:szCs w:val="18"/>
        </w:rPr>
        <w:t xml:space="preserve"> WZÓR</w:t>
      </w:r>
    </w:p>
    <w:p w14:paraId="343B787C" w14:textId="2CD9739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[znajduje się w osobnym pliku]</w:t>
      </w:r>
    </w:p>
    <w:p w14:paraId="2B7161BD" w14:textId="77777777" w:rsidR="00CC2B69" w:rsidRPr="00511BEA" w:rsidRDefault="00CC2B69" w:rsidP="00CC2B69">
      <w:pPr>
        <w:rPr>
          <w:rFonts w:eastAsia="Times New Roman" w:cs="Times New Roman"/>
          <w:b/>
          <w:szCs w:val="18"/>
        </w:rPr>
      </w:pPr>
    </w:p>
    <w:p w14:paraId="3D6492E3" w14:textId="77777777" w:rsidR="00564E7C" w:rsidRDefault="00564E7C">
      <w:pP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br w:type="page"/>
      </w:r>
    </w:p>
    <w:p w14:paraId="40B1B59D" w14:textId="698AA440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259A2">
            <w:rPr>
              <w:rFonts w:cstheme="minorHAnsi"/>
              <w:b/>
              <w:iCs/>
            </w:rPr>
            <w:t>robót budowlanych</w:t>
          </w:r>
        </w:sdtContent>
      </w:sdt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3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0E3320A5" w:rsidR="00241139" w:rsidRPr="00B664B4" w:rsidRDefault="009E448F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9B3FA6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C561737" w14:textId="35F643A6" w:rsidR="00241139" w:rsidRPr="00B664B4" w:rsidRDefault="009E448F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63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1B6F5995" w:rsidR="00735FA3" w:rsidRPr="00BA48D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BA48D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259A2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robót budowlanych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07F1B19C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123E79">
            <w:rPr>
              <w:rFonts w:ascii="Verdana" w:hAnsi="Verdana" w:cstheme="majorBidi"/>
              <w:b/>
              <w:bCs/>
              <w:szCs w:val="26"/>
            </w:rPr>
            <w:t>Modernizacja Kanałów Punktu Napraw Pojazdów Szynowych w Dąbrowie Górniczej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</w:t>
      </w:r>
      <w:r w:rsidRPr="00BA48DD">
        <w:rPr>
          <w:rFonts w:ascii="Verdana" w:eastAsia="Times New Roman" w:hAnsi="Verdana" w:cs="Times New Roman"/>
          <w:szCs w:val="18"/>
        </w:rPr>
        <w:t xml:space="preserve">Postępowania: </w:t>
      </w:r>
      <w:sdt>
        <w:sdtPr>
          <w:rPr>
            <w:b/>
            <w:bCs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23E79">
            <w:rPr>
              <w:b/>
              <w:bCs/>
            </w:rPr>
            <w:t>POST/HZ/EK/HZL/00025/2026</w:t>
          </w:r>
        </w:sdtContent>
      </w:sdt>
      <w:r w:rsidR="00536E11" w:rsidRPr="00BA48DD">
        <w:rPr>
          <w:b/>
          <w:bCs/>
        </w:rPr>
        <w:t xml:space="preserve">, </w:t>
      </w:r>
      <w:r w:rsidRPr="00BA48DD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259A2">
            <w:rPr>
              <w:rFonts w:cstheme="minorHAnsi"/>
              <w:iCs/>
            </w:rPr>
            <w:t>robót budowlanych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1D914EE3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Wartość zrealizowanych r</w:t>
            </w:r>
            <w:r w:rsidR="009C406E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obót budowlanych</w:t>
            </w: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6A8C15F5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 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D21BCD">
        <w:trPr>
          <w:trHeight w:val="443"/>
        </w:trPr>
        <w:tc>
          <w:tcPr>
            <w:tcW w:w="426" w:type="dxa"/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29BD23C2" w14:textId="369A5AC6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lastRenderedPageBreak/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 </w:t>
      </w:r>
      <w:r>
        <w:rPr>
          <w:b/>
        </w:rPr>
        <w:t>PROJEKT UMOWY</w:t>
      </w:r>
    </w:p>
    <w:p w14:paraId="32C7F61C" w14:textId="77777777" w:rsidR="00CC2B69" w:rsidRDefault="00CC2B69" w:rsidP="00CC2B69">
      <w:pPr>
        <w:spacing w:after="160" w:line="259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[znajduje się w osobnym pliku]</w:t>
      </w:r>
    </w:p>
    <w:p w14:paraId="4250D9FF" w14:textId="77777777" w:rsidR="00CC2B69" w:rsidRDefault="00CC2B69" w:rsidP="0025236E">
      <w:pPr>
        <w:pStyle w:val="Akapitzlist"/>
        <w:jc w:val="right"/>
        <w:outlineLvl w:val="0"/>
        <w:rPr>
          <w:b/>
        </w:rPr>
      </w:pPr>
    </w:p>
    <w:p w14:paraId="172F2A77" w14:textId="60E8C447" w:rsidR="00EF3C6B" w:rsidRPr="00A3175F" w:rsidRDefault="000B34E4">
      <w:pPr>
        <w:rPr>
          <w:b/>
        </w:rPr>
      </w:pPr>
      <w:r>
        <w:rPr>
          <w:b/>
        </w:rPr>
        <w:br w:type="page"/>
      </w:r>
    </w:p>
    <w:p w14:paraId="786BC6EF" w14:textId="46023BD6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</w:t>
      </w:r>
      <w:r w:rsidRPr="00FA236B">
        <w:rPr>
          <w:b/>
        </w:rPr>
        <w:t xml:space="preserve">SWZ – OŚWIADCZENIE WYKONAWCY </w:t>
      </w:r>
      <w:r w:rsidR="00FA236B" w:rsidRPr="00FA236B">
        <w:rPr>
          <w:b/>
        </w:rPr>
        <w:t>WSPÓLNIE UBIEGAJĄCEGO SIĘ O UDZIELENIE ZAMÓWIENIA</w:t>
      </w:r>
      <w:r w:rsidR="00FA236B">
        <w:rPr>
          <w:b/>
        </w:rPr>
        <w:t xml:space="preserve">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</w:t>
      </w:r>
      <w:r w:rsidR="00FA236B">
        <w:rPr>
          <w:b/>
        </w:rPr>
        <w:t> </w:t>
      </w:r>
      <w:r w:rsidRPr="00825F50">
        <w:rPr>
          <w:b/>
        </w:rPr>
        <w:t>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4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1267D33F" w:rsidR="00227DC5" w:rsidRPr="00BC5191" w:rsidRDefault="009E448F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9B3FA6">
                  <w:rPr>
                    <w:rFonts w:cstheme="minorHAnsi"/>
                    <w:b/>
                    <w:bCs/>
                  </w:rPr>
                  <w:t>PGE ENERGETYKA KOLEJOWA S.A.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9E448F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4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54383F7D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3E3761"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wspólnie</w:t>
      </w:r>
      <w:r w:rsidR="003E3761" w:rsidRPr="003E3761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ubiegającego się o udzielenie zamówienia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555BFA87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123E79">
            <w:rPr>
              <w:rFonts w:ascii="Verdana" w:hAnsi="Verdana" w:cstheme="majorBidi"/>
              <w:b/>
              <w:bCs/>
              <w:szCs w:val="26"/>
            </w:rPr>
            <w:t>Modernizacja Kanałów Punktu Napraw Pojazdów Szynowych w Dąbrowie Górniczej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123E79">
            <w:rPr>
              <w:b/>
              <w:bCs/>
            </w:rPr>
            <w:t>POST/HZ/EK/HZL/00025/2026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5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6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2B154B" w14:textId="3D65FC55" w:rsidR="00BE201B" w:rsidRPr="009C406E" w:rsidRDefault="00BE201B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</w:p>
    <w:sectPr w:rsidR="00BE201B" w:rsidRPr="009C406E" w:rsidSect="00582CE9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33367" w14:textId="77777777" w:rsidR="009E448F" w:rsidRDefault="009E448F" w:rsidP="00582CE9">
      <w:pPr>
        <w:spacing w:after="0"/>
      </w:pPr>
      <w:r>
        <w:separator/>
      </w:r>
    </w:p>
  </w:endnote>
  <w:endnote w:type="continuationSeparator" w:id="0">
    <w:p w14:paraId="0023479C" w14:textId="77777777" w:rsidR="009E448F" w:rsidRDefault="009E448F" w:rsidP="00582CE9">
      <w:pPr>
        <w:spacing w:after="0"/>
      </w:pPr>
      <w:r>
        <w:continuationSeparator/>
      </w:r>
    </w:p>
  </w:endnote>
  <w:endnote w:type="continuationNotice" w:id="1">
    <w:p w14:paraId="70F6157A" w14:textId="77777777" w:rsidR="009E448F" w:rsidRDefault="009E44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894D5" w14:textId="77777777" w:rsidR="009E448F" w:rsidRDefault="009E448F" w:rsidP="00582CE9">
      <w:pPr>
        <w:spacing w:after="0"/>
      </w:pPr>
      <w:r>
        <w:separator/>
      </w:r>
    </w:p>
  </w:footnote>
  <w:footnote w:type="continuationSeparator" w:id="0">
    <w:p w14:paraId="204E1F6B" w14:textId="77777777" w:rsidR="009E448F" w:rsidRDefault="009E448F" w:rsidP="00582CE9">
      <w:pPr>
        <w:spacing w:after="0"/>
      </w:pPr>
      <w:r>
        <w:continuationSeparator/>
      </w:r>
    </w:p>
  </w:footnote>
  <w:footnote w:type="continuationNotice" w:id="1">
    <w:p w14:paraId="64B9FED8" w14:textId="77777777" w:rsidR="009E448F" w:rsidRDefault="009E448F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3EF5D1" w14:textId="4DAEE42A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2574C7">
        <w:rPr>
          <w:rFonts w:ascii="Verdana" w:hAnsi="Verdana" w:cs="Arial"/>
          <w:sz w:val="14"/>
          <w:szCs w:val="14"/>
        </w:rPr>
        <w:t xml:space="preserve">, </w:t>
      </w:r>
      <w:r w:rsidR="002574C7" w:rsidRPr="002574C7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691370" w14:textId="0D846CF8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5479ED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5479ED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5479ED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01B9896" w14:textId="1D7D5CA7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E711A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E711A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DB1C3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4DB997B8" w14:textId="7DECB8C4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DB1C31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231C6D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231C6D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63FE56E4" w14:textId="77777777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F585BFF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BCE0014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E5F32E" w14:textId="1A06C6F2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F058E" w14:textId="7F9B364A" w:rsidR="005B1766" w:rsidRPr="00896587" w:rsidRDefault="005B1766" w:rsidP="005B1766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FC1DCC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7CBDC5B0" w:rsidR="00662D09" w:rsidRPr="006B2C28" w:rsidRDefault="009E448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123E79">
                <w:rPr>
                  <w:rFonts w:cstheme="minorHAnsi"/>
                  <w:b/>
                </w:rPr>
                <w:t>POST/HZ/EK/HZL/00025/2026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956075959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56616BCA" w:rsidR="00662D09" w:rsidRPr="006B2C28" w:rsidRDefault="009E448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123E79">
                <w:rPr>
                  <w:rFonts w:cstheme="minorHAnsi"/>
                  <w:b/>
                </w:rPr>
                <w:t>POST/HZ/EK/HZL/00025/2026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504218121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E61A3C"/>
    <w:multiLevelType w:val="hybridMultilevel"/>
    <w:tmpl w:val="5CDE221A"/>
    <w:lvl w:ilvl="0" w:tplc="B852A6A4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246A8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B645776"/>
    <w:multiLevelType w:val="hybridMultilevel"/>
    <w:tmpl w:val="52E48CA8"/>
    <w:lvl w:ilvl="0" w:tplc="DB1C69FC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5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5E5526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92C79"/>
    <w:multiLevelType w:val="hybridMultilevel"/>
    <w:tmpl w:val="5D5035FE"/>
    <w:lvl w:ilvl="0" w:tplc="16DC5EC6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1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E3C06"/>
    <w:multiLevelType w:val="multilevel"/>
    <w:tmpl w:val="78DE416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8"/>
  </w:num>
  <w:num w:numId="3" w16cid:durableId="1075207173">
    <w:abstractNumId w:val="20"/>
  </w:num>
  <w:num w:numId="4" w16cid:durableId="1978100265">
    <w:abstractNumId w:val="7"/>
  </w:num>
  <w:num w:numId="5" w16cid:durableId="639697964">
    <w:abstractNumId w:val="29"/>
  </w:num>
  <w:num w:numId="6" w16cid:durableId="1032389716">
    <w:abstractNumId w:val="22"/>
  </w:num>
  <w:num w:numId="7" w16cid:durableId="459766847">
    <w:abstractNumId w:val="12"/>
  </w:num>
  <w:num w:numId="8" w16cid:durableId="1784031032">
    <w:abstractNumId w:val="3"/>
  </w:num>
  <w:num w:numId="9" w16cid:durableId="2137291608">
    <w:abstractNumId w:val="13"/>
  </w:num>
  <w:num w:numId="10" w16cid:durableId="1773235487">
    <w:abstractNumId w:val="21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5"/>
  </w:num>
  <w:num w:numId="13" w16cid:durableId="664282622">
    <w:abstractNumId w:val="28"/>
  </w:num>
  <w:num w:numId="14" w16cid:durableId="2126463532">
    <w:abstractNumId w:val="25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7"/>
  </w:num>
  <w:num w:numId="18" w16cid:durableId="801265945">
    <w:abstractNumId w:val="9"/>
  </w:num>
  <w:num w:numId="19" w16cid:durableId="115150491">
    <w:abstractNumId w:val="0"/>
  </w:num>
  <w:num w:numId="20" w16cid:durableId="285354428">
    <w:abstractNumId w:val="32"/>
  </w:num>
  <w:num w:numId="21" w16cid:durableId="407768572">
    <w:abstractNumId w:val="11"/>
  </w:num>
  <w:num w:numId="22" w16cid:durableId="754594737">
    <w:abstractNumId w:val="17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0"/>
  </w:num>
  <w:num w:numId="25" w16cid:durableId="412556057">
    <w:abstractNumId w:val="14"/>
  </w:num>
  <w:num w:numId="26" w16cid:durableId="135568649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6"/>
  </w:num>
  <w:num w:numId="28" w16cid:durableId="711342084">
    <w:abstractNumId w:val="27"/>
  </w:num>
  <w:num w:numId="29" w16cid:durableId="1136098614">
    <w:abstractNumId w:val="6"/>
  </w:num>
  <w:num w:numId="30" w16cid:durableId="1781100722">
    <w:abstractNumId w:val="19"/>
  </w:num>
  <w:num w:numId="31" w16cid:durableId="109975843">
    <w:abstractNumId w:val="31"/>
  </w:num>
  <w:num w:numId="32" w16cid:durableId="1016276461">
    <w:abstractNumId w:val="17"/>
  </w:num>
  <w:num w:numId="33" w16cid:durableId="3755451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860294">
    <w:abstractNumId w:val="26"/>
  </w:num>
  <w:num w:numId="35" w16cid:durableId="1664428714">
    <w:abstractNumId w:val="23"/>
  </w:num>
  <w:num w:numId="36" w16cid:durableId="866067036">
    <w:abstractNumId w:val="18"/>
  </w:num>
  <w:num w:numId="37" w16cid:durableId="1180316391">
    <w:abstractNumId w:val="30"/>
  </w:num>
  <w:num w:numId="38" w16cid:durableId="629281822">
    <w:abstractNumId w:val="24"/>
  </w:num>
  <w:num w:numId="39" w16cid:durableId="152393660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4BC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BCB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A2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375"/>
    <w:rsid w:val="0003693F"/>
    <w:rsid w:val="00036EDA"/>
    <w:rsid w:val="00037782"/>
    <w:rsid w:val="00037994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4FD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19E"/>
    <w:rsid w:val="00071434"/>
    <w:rsid w:val="00071C0A"/>
    <w:rsid w:val="00071C98"/>
    <w:rsid w:val="00072444"/>
    <w:rsid w:val="00072712"/>
    <w:rsid w:val="000729B9"/>
    <w:rsid w:val="000730E8"/>
    <w:rsid w:val="000732E3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65E"/>
    <w:rsid w:val="00081CC5"/>
    <w:rsid w:val="00081F79"/>
    <w:rsid w:val="0008267F"/>
    <w:rsid w:val="00082B1F"/>
    <w:rsid w:val="00082EA2"/>
    <w:rsid w:val="00083221"/>
    <w:rsid w:val="00083E3A"/>
    <w:rsid w:val="00083E4E"/>
    <w:rsid w:val="00084310"/>
    <w:rsid w:val="000848C6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639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C44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C85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927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3E79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E7B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58A0"/>
    <w:rsid w:val="001566BA"/>
    <w:rsid w:val="0015702B"/>
    <w:rsid w:val="00157202"/>
    <w:rsid w:val="001576DB"/>
    <w:rsid w:val="001578DA"/>
    <w:rsid w:val="0015791D"/>
    <w:rsid w:val="00157B1F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39EF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1E06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6D6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ADE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5F71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C2B"/>
    <w:rsid w:val="00200131"/>
    <w:rsid w:val="0020031C"/>
    <w:rsid w:val="002007D0"/>
    <w:rsid w:val="002008CC"/>
    <w:rsid w:val="00202341"/>
    <w:rsid w:val="00202453"/>
    <w:rsid w:val="002032BF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49F9"/>
    <w:rsid w:val="00215F78"/>
    <w:rsid w:val="00216235"/>
    <w:rsid w:val="00216E48"/>
    <w:rsid w:val="0021710D"/>
    <w:rsid w:val="00217290"/>
    <w:rsid w:val="00217EE3"/>
    <w:rsid w:val="00220868"/>
    <w:rsid w:val="00220EDE"/>
    <w:rsid w:val="0022137E"/>
    <w:rsid w:val="0022141A"/>
    <w:rsid w:val="002214B9"/>
    <w:rsid w:val="00221552"/>
    <w:rsid w:val="00221925"/>
    <w:rsid w:val="00221C3A"/>
    <w:rsid w:val="00222C62"/>
    <w:rsid w:val="00223A97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2C5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14A"/>
    <w:rsid w:val="0024128D"/>
    <w:rsid w:val="00241AFF"/>
    <w:rsid w:val="0024208D"/>
    <w:rsid w:val="00242951"/>
    <w:rsid w:val="00242977"/>
    <w:rsid w:val="00242DE1"/>
    <w:rsid w:val="002430C0"/>
    <w:rsid w:val="00243130"/>
    <w:rsid w:val="00243337"/>
    <w:rsid w:val="00243A03"/>
    <w:rsid w:val="00244AA6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13A8"/>
    <w:rsid w:val="00251553"/>
    <w:rsid w:val="002516C7"/>
    <w:rsid w:val="00251946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413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1E35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4FD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717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3F63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9B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680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16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2C7A"/>
    <w:rsid w:val="002C3FF5"/>
    <w:rsid w:val="002C4846"/>
    <w:rsid w:val="002C4ADB"/>
    <w:rsid w:val="002C58B7"/>
    <w:rsid w:val="002C5D77"/>
    <w:rsid w:val="002C5DD3"/>
    <w:rsid w:val="002C7050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48A"/>
    <w:rsid w:val="0030671E"/>
    <w:rsid w:val="00307093"/>
    <w:rsid w:val="00307325"/>
    <w:rsid w:val="00310058"/>
    <w:rsid w:val="00310173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1FBD"/>
    <w:rsid w:val="003222CF"/>
    <w:rsid w:val="003225FB"/>
    <w:rsid w:val="00323B3C"/>
    <w:rsid w:val="00323F65"/>
    <w:rsid w:val="00324AFA"/>
    <w:rsid w:val="00324BB9"/>
    <w:rsid w:val="00325BFC"/>
    <w:rsid w:val="00325E8E"/>
    <w:rsid w:val="00325FD2"/>
    <w:rsid w:val="00326394"/>
    <w:rsid w:val="0033058B"/>
    <w:rsid w:val="00330BB5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3DE2"/>
    <w:rsid w:val="003440F2"/>
    <w:rsid w:val="00344292"/>
    <w:rsid w:val="00344768"/>
    <w:rsid w:val="00344E6C"/>
    <w:rsid w:val="0034547C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31AE"/>
    <w:rsid w:val="003A53CB"/>
    <w:rsid w:val="003A5540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32E0"/>
    <w:rsid w:val="003D3505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761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68AD"/>
    <w:rsid w:val="004071A4"/>
    <w:rsid w:val="004078DB"/>
    <w:rsid w:val="00407904"/>
    <w:rsid w:val="0041039F"/>
    <w:rsid w:val="00410444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0F6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5C4"/>
    <w:rsid w:val="00434EA4"/>
    <w:rsid w:val="004350D4"/>
    <w:rsid w:val="004353EB"/>
    <w:rsid w:val="004359CA"/>
    <w:rsid w:val="004359EE"/>
    <w:rsid w:val="0043681D"/>
    <w:rsid w:val="00436CFA"/>
    <w:rsid w:val="00436F85"/>
    <w:rsid w:val="00436F8C"/>
    <w:rsid w:val="004370DF"/>
    <w:rsid w:val="004377E5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6F8"/>
    <w:rsid w:val="00473970"/>
    <w:rsid w:val="00473C5C"/>
    <w:rsid w:val="004746A2"/>
    <w:rsid w:val="0047495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ABA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4CD9"/>
    <w:rsid w:val="004B6390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182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B94"/>
    <w:rsid w:val="004E3C66"/>
    <w:rsid w:val="004E40C1"/>
    <w:rsid w:val="004E4433"/>
    <w:rsid w:val="004E4D21"/>
    <w:rsid w:val="004E50BD"/>
    <w:rsid w:val="004E5A36"/>
    <w:rsid w:val="004E5E2F"/>
    <w:rsid w:val="004E63F1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015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744"/>
    <w:rsid w:val="00506A75"/>
    <w:rsid w:val="0050717D"/>
    <w:rsid w:val="005079B3"/>
    <w:rsid w:val="00510B34"/>
    <w:rsid w:val="00511096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40D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533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5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662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14BD"/>
    <w:rsid w:val="005716CA"/>
    <w:rsid w:val="0057234D"/>
    <w:rsid w:val="00572CB8"/>
    <w:rsid w:val="00572E31"/>
    <w:rsid w:val="00573C9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20B"/>
    <w:rsid w:val="0058447B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011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54C"/>
    <w:rsid w:val="005E6CE0"/>
    <w:rsid w:val="005E6D55"/>
    <w:rsid w:val="005E6F31"/>
    <w:rsid w:val="005E7423"/>
    <w:rsid w:val="005E7F5F"/>
    <w:rsid w:val="005F00EF"/>
    <w:rsid w:val="005F0EE1"/>
    <w:rsid w:val="005F13FF"/>
    <w:rsid w:val="005F1D33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2FFA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2FA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A40"/>
    <w:rsid w:val="00646C51"/>
    <w:rsid w:val="0064788E"/>
    <w:rsid w:val="00647F7A"/>
    <w:rsid w:val="00650063"/>
    <w:rsid w:val="006500F9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5CC0"/>
    <w:rsid w:val="00666116"/>
    <w:rsid w:val="00666CAD"/>
    <w:rsid w:val="00666DFA"/>
    <w:rsid w:val="00670521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72C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448A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92D"/>
    <w:rsid w:val="006C1F6A"/>
    <w:rsid w:val="006C2081"/>
    <w:rsid w:val="006C238E"/>
    <w:rsid w:val="006C2510"/>
    <w:rsid w:val="006C2A5B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A77"/>
    <w:rsid w:val="006E2D37"/>
    <w:rsid w:val="006E30B1"/>
    <w:rsid w:val="006E31F8"/>
    <w:rsid w:val="006E3736"/>
    <w:rsid w:val="006E467D"/>
    <w:rsid w:val="006E5273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2AFC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9CA"/>
    <w:rsid w:val="006F7E08"/>
    <w:rsid w:val="006F7E7E"/>
    <w:rsid w:val="006F7E96"/>
    <w:rsid w:val="0070006B"/>
    <w:rsid w:val="00700243"/>
    <w:rsid w:val="007002A1"/>
    <w:rsid w:val="007010A5"/>
    <w:rsid w:val="0070114B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67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5C1D"/>
    <w:rsid w:val="007263FA"/>
    <w:rsid w:val="00726F9E"/>
    <w:rsid w:val="00727250"/>
    <w:rsid w:val="00727BE1"/>
    <w:rsid w:val="00731150"/>
    <w:rsid w:val="00731182"/>
    <w:rsid w:val="0073187A"/>
    <w:rsid w:val="00731EB3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3608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AA3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439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E79"/>
    <w:rsid w:val="007B0FF0"/>
    <w:rsid w:val="007B2C93"/>
    <w:rsid w:val="007B2DCC"/>
    <w:rsid w:val="007B2F29"/>
    <w:rsid w:val="007B4BC2"/>
    <w:rsid w:val="007B50D8"/>
    <w:rsid w:val="007B5556"/>
    <w:rsid w:val="007B56BF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2D5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8C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4FC5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3E1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3442"/>
    <w:rsid w:val="0085359A"/>
    <w:rsid w:val="00853609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3BB8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3B58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9B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5DF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363"/>
    <w:rsid w:val="008E5BB0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3C9"/>
    <w:rsid w:val="00920A02"/>
    <w:rsid w:val="00921C34"/>
    <w:rsid w:val="00921E53"/>
    <w:rsid w:val="0092273A"/>
    <w:rsid w:val="009229DA"/>
    <w:rsid w:val="0092353A"/>
    <w:rsid w:val="0092353E"/>
    <w:rsid w:val="00923594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2BB6"/>
    <w:rsid w:val="00963986"/>
    <w:rsid w:val="00963D36"/>
    <w:rsid w:val="00963D6D"/>
    <w:rsid w:val="00964842"/>
    <w:rsid w:val="00964B6C"/>
    <w:rsid w:val="00964FD9"/>
    <w:rsid w:val="00965A3E"/>
    <w:rsid w:val="00966389"/>
    <w:rsid w:val="009666D3"/>
    <w:rsid w:val="0096670F"/>
    <w:rsid w:val="00966C25"/>
    <w:rsid w:val="00966F0D"/>
    <w:rsid w:val="009671EF"/>
    <w:rsid w:val="00967242"/>
    <w:rsid w:val="0097002C"/>
    <w:rsid w:val="00970881"/>
    <w:rsid w:val="00971012"/>
    <w:rsid w:val="00971E24"/>
    <w:rsid w:val="0097275F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0598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C23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94"/>
    <w:rsid w:val="009A4748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3FA6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DB4"/>
    <w:rsid w:val="009C406E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0D4"/>
    <w:rsid w:val="009E2210"/>
    <w:rsid w:val="009E3144"/>
    <w:rsid w:val="009E3513"/>
    <w:rsid w:val="009E358A"/>
    <w:rsid w:val="009E384A"/>
    <w:rsid w:val="009E3FF4"/>
    <w:rsid w:val="009E448F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512"/>
    <w:rsid w:val="009F5B87"/>
    <w:rsid w:val="009F5B8E"/>
    <w:rsid w:val="009F6095"/>
    <w:rsid w:val="009F670B"/>
    <w:rsid w:val="009F6B2E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5BA8"/>
    <w:rsid w:val="00A063F2"/>
    <w:rsid w:val="00A0767D"/>
    <w:rsid w:val="00A07D71"/>
    <w:rsid w:val="00A10042"/>
    <w:rsid w:val="00A100DD"/>
    <w:rsid w:val="00A10869"/>
    <w:rsid w:val="00A10B50"/>
    <w:rsid w:val="00A110D7"/>
    <w:rsid w:val="00A1143E"/>
    <w:rsid w:val="00A114A6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08"/>
    <w:rsid w:val="00A27C1F"/>
    <w:rsid w:val="00A30CF7"/>
    <w:rsid w:val="00A30D6E"/>
    <w:rsid w:val="00A313FA"/>
    <w:rsid w:val="00A3175F"/>
    <w:rsid w:val="00A3224A"/>
    <w:rsid w:val="00A333A1"/>
    <w:rsid w:val="00A334F0"/>
    <w:rsid w:val="00A33620"/>
    <w:rsid w:val="00A3472E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D21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5B0"/>
    <w:rsid w:val="00A608BF"/>
    <w:rsid w:val="00A60AFC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12A"/>
    <w:rsid w:val="00A65262"/>
    <w:rsid w:val="00A65EE0"/>
    <w:rsid w:val="00A663D5"/>
    <w:rsid w:val="00A67A49"/>
    <w:rsid w:val="00A70640"/>
    <w:rsid w:val="00A709CC"/>
    <w:rsid w:val="00A70F73"/>
    <w:rsid w:val="00A71069"/>
    <w:rsid w:val="00A718BB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0DE5"/>
    <w:rsid w:val="00A9128B"/>
    <w:rsid w:val="00A91469"/>
    <w:rsid w:val="00A92EDE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472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1E1C"/>
    <w:rsid w:val="00AC276B"/>
    <w:rsid w:val="00AC308D"/>
    <w:rsid w:val="00AC3857"/>
    <w:rsid w:val="00AC392E"/>
    <w:rsid w:val="00AC41D8"/>
    <w:rsid w:val="00AC480F"/>
    <w:rsid w:val="00AC493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C750E"/>
    <w:rsid w:val="00AD0980"/>
    <w:rsid w:val="00AD0AAB"/>
    <w:rsid w:val="00AD0CB8"/>
    <w:rsid w:val="00AD11AD"/>
    <w:rsid w:val="00AD15E6"/>
    <w:rsid w:val="00AD1D00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629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82C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3CE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198"/>
    <w:rsid w:val="00B33D1C"/>
    <w:rsid w:val="00B34BCC"/>
    <w:rsid w:val="00B34E21"/>
    <w:rsid w:val="00B35099"/>
    <w:rsid w:val="00B35462"/>
    <w:rsid w:val="00B360CD"/>
    <w:rsid w:val="00B36419"/>
    <w:rsid w:val="00B36539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081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2F1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363E"/>
    <w:rsid w:val="00BA3BF9"/>
    <w:rsid w:val="00BA43E9"/>
    <w:rsid w:val="00BA45C8"/>
    <w:rsid w:val="00BA48DD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49A"/>
    <w:rsid w:val="00BC18A4"/>
    <w:rsid w:val="00BC1C51"/>
    <w:rsid w:val="00BC1FAC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C93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0F78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5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516"/>
    <w:rsid w:val="00C3183E"/>
    <w:rsid w:val="00C31B34"/>
    <w:rsid w:val="00C322A9"/>
    <w:rsid w:val="00C32621"/>
    <w:rsid w:val="00C32AC3"/>
    <w:rsid w:val="00C33071"/>
    <w:rsid w:val="00C339AD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61DF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5E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2F7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C014B"/>
    <w:rsid w:val="00CC0D07"/>
    <w:rsid w:val="00CC156E"/>
    <w:rsid w:val="00CC23CB"/>
    <w:rsid w:val="00CC25E1"/>
    <w:rsid w:val="00CC2B69"/>
    <w:rsid w:val="00CC2C17"/>
    <w:rsid w:val="00CC3411"/>
    <w:rsid w:val="00CC3B74"/>
    <w:rsid w:val="00CC4029"/>
    <w:rsid w:val="00CC4292"/>
    <w:rsid w:val="00CC4568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D7FA6"/>
    <w:rsid w:val="00CE04B2"/>
    <w:rsid w:val="00CE0534"/>
    <w:rsid w:val="00CE0704"/>
    <w:rsid w:val="00CE1093"/>
    <w:rsid w:val="00CE1312"/>
    <w:rsid w:val="00CE1492"/>
    <w:rsid w:val="00CE24F4"/>
    <w:rsid w:val="00CE27BF"/>
    <w:rsid w:val="00CE2E2F"/>
    <w:rsid w:val="00CE3331"/>
    <w:rsid w:val="00CE34BD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7A8"/>
    <w:rsid w:val="00CF7D89"/>
    <w:rsid w:val="00CF7DD4"/>
    <w:rsid w:val="00D003A8"/>
    <w:rsid w:val="00D01C9B"/>
    <w:rsid w:val="00D02633"/>
    <w:rsid w:val="00D0271D"/>
    <w:rsid w:val="00D02FF7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7AA"/>
    <w:rsid w:val="00D10842"/>
    <w:rsid w:val="00D1108C"/>
    <w:rsid w:val="00D11090"/>
    <w:rsid w:val="00D121B5"/>
    <w:rsid w:val="00D12346"/>
    <w:rsid w:val="00D126F7"/>
    <w:rsid w:val="00D129E1"/>
    <w:rsid w:val="00D14E9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52C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13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64F"/>
    <w:rsid w:val="00D53C50"/>
    <w:rsid w:val="00D53D6F"/>
    <w:rsid w:val="00D54B4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97043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317"/>
    <w:rsid w:val="00DB7BCD"/>
    <w:rsid w:val="00DB7E6F"/>
    <w:rsid w:val="00DC007D"/>
    <w:rsid w:val="00DC0B20"/>
    <w:rsid w:val="00DC1910"/>
    <w:rsid w:val="00DC2E4C"/>
    <w:rsid w:val="00DC32E1"/>
    <w:rsid w:val="00DC367D"/>
    <w:rsid w:val="00DC3714"/>
    <w:rsid w:val="00DC37D4"/>
    <w:rsid w:val="00DC38EF"/>
    <w:rsid w:val="00DC3986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0A5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E7F6C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3DA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5605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13B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C0E"/>
    <w:rsid w:val="00E72267"/>
    <w:rsid w:val="00E728E3"/>
    <w:rsid w:val="00E72CD1"/>
    <w:rsid w:val="00E72FDF"/>
    <w:rsid w:val="00E7590D"/>
    <w:rsid w:val="00E75F5D"/>
    <w:rsid w:val="00E760B5"/>
    <w:rsid w:val="00E766C3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B97"/>
    <w:rsid w:val="00EA6DBA"/>
    <w:rsid w:val="00EA703D"/>
    <w:rsid w:val="00EA70B8"/>
    <w:rsid w:val="00EA7FCA"/>
    <w:rsid w:val="00EB04AD"/>
    <w:rsid w:val="00EB143B"/>
    <w:rsid w:val="00EB16A5"/>
    <w:rsid w:val="00EB2052"/>
    <w:rsid w:val="00EB42D3"/>
    <w:rsid w:val="00EB461B"/>
    <w:rsid w:val="00EB4A77"/>
    <w:rsid w:val="00EB529D"/>
    <w:rsid w:val="00EB6226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9E3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C3D"/>
    <w:rsid w:val="00ED5C61"/>
    <w:rsid w:val="00ED6C79"/>
    <w:rsid w:val="00ED7011"/>
    <w:rsid w:val="00ED7139"/>
    <w:rsid w:val="00ED7628"/>
    <w:rsid w:val="00ED77F9"/>
    <w:rsid w:val="00ED7847"/>
    <w:rsid w:val="00EE090B"/>
    <w:rsid w:val="00EE0C6D"/>
    <w:rsid w:val="00EE11AA"/>
    <w:rsid w:val="00EE147E"/>
    <w:rsid w:val="00EE14B3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29E3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17E4C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5DC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70584"/>
    <w:rsid w:val="00F70D9C"/>
    <w:rsid w:val="00F7122E"/>
    <w:rsid w:val="00F714EA"/>
    <w:rsid w:val="00F71D60"/>
    <w:rsid w:val="00F71E4E"/>
    <w:rsid w:val="00F72125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2E08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C5A"/>
    <w:rsid w:val="00FA0B8D"/>
    <w:rsid w:val="00FA10E8"/>
    <w:rsid w:val="00FA1123"/>
    <w:rsid w:val="00FA236B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2E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476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201B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hyperlink" Target="https://swpp2.gkpge.pl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helpdesk.zakupy@gkpge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gkpge.pl/complianc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www.gkpge.pl/grupa-pge/przetargi/zakupy/dokumenty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yperlink" Target="https://swpp2.gkpge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https://www.gkpge.pl/grupa-pge/przetargi/zakupy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8088B01738E46C291707C9C5A058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934B43-4AC1-4B4D-B145-2A5AB2B42657}"/>
      </w:docPartPr>
      <w:docPartBody>
        <w:p w:rsidR="00D247F1" w:rsidRDefault="00D247F1" w:rsidP="00D247F1">
          <w:pPr>
            <w:pStyle w:val="F8088B01738E46C291707C9C5A058535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70877DF3B6407F85B47F628C670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093C-874D-411C-9ACA-45F85C747601}"/>
      </w:docPartPr>
      <w:docPartBody>
        <w:p w:rsidR="00D247F1" w:rsidRDefault="00D247F1" w:rsidP="00D247F1">
          <w:pPr>
            <w:pStyle w:val="5570877DF3B6407F85B47F628C670AA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7437E0A9272545C592BA2AA2F184B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FAED3-6721-468B-B306-BDE2D6748B0A}"/>
      </w:docPartPr>
      <w:docPartBody>
        <w:p w:rsidR="00D247F1" w:rsidRDefault="00D247F1" w:rsidP="00D247F1">
          <w:pPr>
            <w:pStyle w:val="7437E0A9272545C592BA2AA2F184BE1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09319B1EDB0F47FDBE416EF0702EB5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340B0E-D837-4D06-8C3D-094E20DFD74F}"/>
      </w:docPartPr>
      <w:docPartBody>
        <w:p w:rsidR="002A4964" w:rsidRDefault="002C6268" w:rsidP="002C6268">
          <w:pPr>
            <w:pStyle w:val="09319B1EDB0F47FDBE416EF0702EB58E"/>
          </w:pPr>
          <w:r w:rsidRPr="009B0344">
            <w:rPr>
              <w:rStyle w:val="Tekstzastpczy"/>
            </w:rPr>
            <w:t>[Data opublikowania]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61346"/>
    <w:rsid w:val="000C08D8"/>
    <w:rsid w:val="000F0A07"/>
    <w:rsid w:val="00151E7B"/>
    <w:rsid w:val="00162D46"/>
    <w:rsid w:val="00244AA6"/>
    <w:rsid w:val="00251946"/>
    <w:rsid w:val="002929B3"/>
    <w:rsid w:val="002A4964"/>
    <w:rsid w:val="002C6268"/>
    <w:rsid w:val="0034757F"/>
    <w:rsid w:val="004470CD"/>
    <w:rsid w:val="00494D59"/>
    <w:rsid w:val="004C0182"/>
    <w:rsid w:val="004D287B"/>
    <w:rsid w:val="004E0A96"/>
    <w:rsid w:val="00506744"/>
    <w:rsid w:val="00525EC6"/>
    <w:rsid w:val="00555740"/>
    <w:rsid w:val="005D671E"/>
    <w:rsid w:val="00602FFA"/>
    <w:rsid w:val="00666CAD"/>
    <w:rsid w:val="006B20E5"/>
    <w:rsid w:val="006B2C84"/>
    <w:rsid w:val="006F3B8D"/>
    <w:rsid w:val="00753608"/>
    <w:rsid w:val="007A7684"/>
    <w:rsid w:val="00923594"/>
    <w:rsid w:val="009A074F"/>
    <w:rsid w:val="009C116D"/>
    <w:rsid w:val="00A27C08"/>
    <w:rsid w:val="00A3628F"/>
    <w:rsid w:val="00A65262"/>
    <w:rsid w:val="00AB1472"/>
    <w:rsid w:val="00AD1D00"/>
    <w:rsid w:val="00B33198"/>
    <w:rsid w:val="00BC149A"/>
    <w:rsid w:val="00C44945"/>
    <w:rsid w:val="00CC3B74"/>
    <w:rsid w:val="00CE0534"/>
    <w:rsid w:val="00D11090"/>
    <w:rsid w:val="00D247F1"/>
    <w:rsid w:val="00D50F7A"/>
    <w:rsid w:val="00D72AA2"/>
    <w:rsid w:val="00DA0DC3"/>
    <w:rsid w:val="00DB1163"/>
    <w:rsid w:val="00DB52C8"/>
    <w:rsid w:val="00DC2984"/>
    <w:rsid w:val="00DC3986"/>
    <w:rsid w:val="00E25CAE"/>
    <w:rsid w:val="00E41A6D"/>
    <w:rsid w:val="00EF37F7"/>
    <w:rsid w:val="00F04FF1"/>
    <w:rsid w:val="00F43166"/>
    <w:rsid w:val="00FB522E"/>
    <w:rsid w:val="00FC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C6268"/>
    <w:rPr>
      <w:color w:val="808080"/>
    </w:rPr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F8088B01738E46C291707C9C5A058535">
    <w:name w:val="F8088B01738E46C291707C9C5A058535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70877DF3B6407F85B47F628C670AAD">
    <w:name w:val="5570877DF3B6407F85B47F628C670AAD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7437E0A9272545C592BA2AA2F184BE1B">
    <w:name w:val="7437E0A9272545C592BA2AA2F184BE1B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09319B1EDB0F47FDBE416EF0702EB58E">
    <w:name w:val="09319B1EDB0F47FDBE416EF0702EB58E"/>
    <w:rsid w:val="002C62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S.A.</PublishDate>
  <Abstract/>
  <CompanyAddress>Modernizacja Kanałów Punktu Napraw Pojazdów Szynowych w Dąbrowie Górniczej</CompanyAddress>
  <CompanyPhone/>
  <CompanyFax>90 dni</CompanyFax>
  <CompanyEmail>wskaż wartość wadium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 25_26 odwrócona Modernizacja Kanałów DG.docx</dmsv2BaseFileName>
    <dmsv2BaseDisplayName xmlns="http://schemas.microsoft.com/sharepoint/v3">SWZ 25_26 odwrócona Modernizacja Kanałów DG</dmsv2BaseDisplayName>
    <dmsv2SWPP2ObjectNumber xmlns="http://schemas.microsoft.com/sharepoint/v3">POST/HZ/EK/HZL/00025/2026                         </dmsv2SWPP2ObjectNumber>
    <dmsv2SWPP2SumMD5 xmlns="http://schemas.microsoft.com/sharepoint/v3">14ed7ead6a60d462979f05d38f707787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708917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24844473</dmsv2BaseClientSystemDocumentID>
    <dmsv2BaseModifiedByID xmlns="http://schemas.microsoft.com/sharepoint/v3">1A600063</dmsv2BaseModifiedByID>
    <dmsv2BaseCreatedByID xmlns="http://schemas.microsoft.com/sharepoint/v3">1A600063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FJ3FSM7XJ42E-1652426618-11531</_dlc_DocId>
    <_dlc_DocIdUrl xmlns="a19cb1c7-c5c7-46d4-85ae-d83685407bba">
      <Url>https://swpp2.dms.gkpge.pl/sites/43/_layouts/15/DocIdRedir.aspx?ID=FJ3FSM7XJ42E-1652426618-11531</Url>
      <Description>FJ3FSM7XJ42E-1652426618-11531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C333CC5-025E-406A-8105-AACB7B942AA1}"/>
</file>

<file path=customXml/itemProps6.xml><?xml version="1.0" encoding="utf-8"?>
<ds:datastoreItem xmlns:ds="http://schemas.openxmlformats.org/officeDocument/2006/customXml" ds:itemID="{1A63FA59-14B9-44AF-812C-58227A5DB12C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460</TotalTime>
  <Pages>30</Pages>
  <Words>10391</Words>
  <Characters>62352</Characters>
  <Application>Microsoft Office Word</Application>
  <DocSecurity>0</DocSecurity>
  <Lines>519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72598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POST/HZ/EK/HZL/00025/2026</dc:creator>
  <cp:keywords/>
  <dc:description/>
  <cp:lastModifiedBy>Anna Halicka</cp:lastModifiedBy>
  <cp:revision>16</cp:revision>
  <cp:lastPrinted>2026-04-02T11:29:00Z</cp:lastPrinted>
  <dcterms:created xsi:type="dcterms:W3CDTF">2026-03-09T11:21:00Z</dcterms:created>
  <dcterms:modified xsi:type="dcterms:W3CDTF">2026-04-02T11:30:00Z</dcterms:modified>
  <cp:category>robót budowlanych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0x01018910005929702B7B10FB4FB787ED03769892F9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b3f5a401-27f1-430b-8e50-36064d09fc1d</vt:lpwstr>
  </property>
</Properties>
</file>